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14B" w:rsidRPr="00EC714B" w:rsidRDefault="00EC714B" w:rsidP="00E5486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EC714B">
        <w:rPr>
          <w:rFonts w:ascii="Arial" w:hAnsi="Arial" w:cs="Arial"/>
          <w:b/>
          <w:noProof/>
          <w:sz w:val="24"/>
          <w:szCs w:val="24"/>
        </w:rPr>
        <w:t>SA WG2 Meeting #S2-</w:t>
      </w:r>
      <w:r w:rsidR="00770A8B" w:rsidRPr="00EC714B">
        <w:rPr>
          <w:rFonts w:ascii="Arial" w:hAnsi="Arial" w:cs="Arial"/>
          <w:b/>
          <w:noProof/>
          <w:sz w:val="24"/>
          <w:szCs w:val="24"/>
        </w:rPr>
        <w:t>1</w:t>
      </w:r>
      <w:r w:rsidR="00770A8B">
        <w:rPr>
          <w:rFonts w:ascii="Arial" w:hAnsi="Arial" w:cs="Arial"/>
          <w:b/>
          <w:noProof/>
          <w:sz w:val="24"/>
          <w:szCs w:val="24"/>
        </w:rPr>
        <w:t>4</w:t>
      </w:r>
      <w:r w:rsidR="0001611E">
        <w:rPr>
          <w:rFonts w:ascii="Arial" w:hAnsi="Arial" w:cs="Arial" w:hint="eastAsia"/>
          <w:b/>
          <w:noProof/>
          <w:sz w:val="24"/>
          <w:szCs w:val="24"/>
          <w:lang w:eastAsia="zh-CN"/>
        </w:rPr>
        <w:t>6</w:t>
      </w:r>
      <w:r w:rsidR="00770A8B">
        <w:rPr>
          <w:rFonts w:ascii="Arial" w:hAnsi="Arial" w:cs="Arial"/>
          <w:b/>
          <w:noProof/>
          <w:sz w:val="24"/>
          <w:szCs w:val="24"/>
        </w:rPr>
        <w:t>E</w:t>
      </w:r>
      <w:r w:rsidR="005410B7">
        <w:rPr>
          <w:rFonts w:ascii="Arial" w:hAnsi="Arial" w:cs="Arial"/>
          <w:b/>
          <w:noProof/>
          <w:sz w:val="24"/>
          <w:szCs w:val="24"/>
        </w:rPr>
        <w:tab/>
        <w:t>S2-</w:t>
      </w:r>
      <w:r w:rsidR="005410B7">
        <w:rPr>
          <w:rFonts w:ascii="Arial" w:hAnsi="Arial" w:cs="Arial" w:hint="eastAsia"/>
          <w:b/>
          <w:noProof/>
          <w:sz w:val="24"/>
          <w:szCs w:val="24"/>
          <w:lang w:eastAsia="zh-CN"/>
        </w:rPr>
        <w:t>210</w:t>
      </w:r>
      <w:r w:rsidR="00AC4C2A">
        <w:rPr>
          <w:rFonts w:ascii="Arial" w:hAnsi="Arial" w:cs="Arial" w:hint="eastAsia"/>
          <w:b/>
          <w:noProof/>
          <w:sz w:val="24"/>
          <w:szCs w:val="24"/>
          <w:lang w:eastAsia="zh-CN"/>
        </w:rPr>
        <w:t>6</w:t>
      </w:r>
      <w:r w:rsidR="00FF4082">
        <w:rPr>
          <w:rFonts w:ascii="Arial" w:hAnsi="Arial" w:cs="Arial" w:hint="eastAsia"/>
          <w:b/>
          <w:noProof/>
          <w:sz w:val="24"/>
          <w:szCs w:val="24"/>
          <w:lang w:eastAsia="zh-CN"/>
        </w:rPr>
        <w:t>811</w:t>
      </w:r>
    </w:p>
    <w:p w:rsidR="00EC714B" w:rsidRPr="00EC714B" w:rsidRDefault="0001611E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1611E">
        <w:rPr>
          <w:rFonts w:ascii="Arial" w:hAnsi="Arial" w:cs="Arial"/>
          <w:b/>
          <w:noProof/>
          <w:sz w:val="24"/>
          <w:szCs w:val="24"/>
        </w:rPr>
        <w:t>Aug 16 – 27, 2021</w:t>
      </w:r>
      <w:r w:rsidR="00EC714B" w:rsidRPr="00EC714B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770A8B">
        <w:rPr>
          <w:rFonts w:ascii="Arial" w:hAnsi="Arial" w:cs="Arial"/>
          <w:b/>
          <w:noProof/>
          <w:sz w:val="24"/>
          <w:szCs w:val="24"/>
        </w:rPr>
        <w:t>Electronic meeting</w:t>
      </w:r>
      <w:r w:rsidR="00EC714B" w:rsidRPr="00EC714B">
        <w:rPr>
          <w:rFonts w:ascii="Arial" w:hAnsi="Arial" w:cs="Arial"/>
          <w:b/>
          <w:noProof/>
          <w:color w:val="0000FF"/>
        </w:rPr>
        <w:tab/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EC714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C714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2BFB">
        <w:rPr>
          <w:rFonts w:ascii="Arial" w:hAnsi="Arial" w:hint="eastAsia"/>
          <w:b/>
          <w:sz w:val="24"/>
          <w:szCs w:val="24"/>
          <w:lang w:val="en-US" w:eastAsia="zh-CN"/>
        </w:rPr>
        <w:t xml:space="preserve">China Mobile, </w:t>
      </w:r>
      <w:r w:rsidR="0014403C" w:rsidRPr="00EC714B">
        <w:rPr>
          <w:rFonts w:ascii="Arial" w:hAnsi="Arial"/>
          <w:b/>
          <w:sz w:val="24"/>
          <w:szCs w:val="24"/>
          <w:lang w:eastAsia="zh-CN"/>
        </w:rPr>
        <w:t xml:space="preserve">AT&amp;T, </w:t>
      </w:r>
      <w:r w:rsidR="00A6067D" w:rsidRPr="00EC714B">
        <w:rPr>
          <w:rFonts w:ascii="Arial" w:hAnsi="Arial"/>
          <w:b/>
          <w:sz w:val="24"/>
          <w:szCs w:val="24"/>
          <w:lang w:eastAsia="zh-CN"/>
        </w:rPr>
        <w:t>Vodafone</w:t>
      </w:r>
      <w:r w:rsidR="00A6067D" w:rsidRPr="00EC714B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D53891" w:rsidRPr="00EC714B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="004779A8" w:rsidRPr="00EC714B">
        <w:rPr>
          <w:rFonts w:ascii="Arial" w:hAnsi="Arial" w:hint="eastAsia"/>
          <w:b/>
          <w:sz w:val="24"/>
          <w:szCs w:val="24"/>
          <w:lang w:eastAsia="zh-CN"/>
        </w:rPr>
        <w:t>CATT</w:t>
      </w:r>
      <w:r w:rsidR="00B92BFB">
        <w:rPr>
          <w:rFonts w:ascii="Arial" w:hAnsi="Arial" w:hint="eastAsia"/>
          <w:b/>
          <w:sz w:val="24"/>
          <w:szCs w:val="24"/>
          <w:lang w:eastAsia="zh-CN"/>
        </w:rPr>
        <w:t xml:space="preserve">, Tencent, </w:t>
      </w:r>
      <w:r w:rsidR="005861E0" w:rsidRPr="00EC714B">
        <w:rPr>
          <w:rFonts w:ascii="Arial" w:hAnsi="Arial"/>
          <w:b/>
          <w:sz w:val="24"/>
          <w:szCs w:val="24"/>
          <w:lang w:eastAsia="zh-CN"/>
        </w:rPr>
        <w:t>Deutsche Telekom</w:t>
      </w:r>
      <w:r w:rsidR="001679B6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1679B6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6364A9" w:rsidRPr="00EC714B">
        <w:rPr>
          <w:rFonts w:ascii="Arial" w:hAnsi="Arial" w:hint="eastAsia"/>
          <w:b/>
          <w:sz w:val="24"/>
          <w:szCs w:val="24"/>
          <w:lang w:eastAsia="zh-CN"/>
        </w:rPr>
        <w:t>SK</w:t>
      </w:r>
      <w:r w:rsidR="00D52939">
        <w:rPr>
          <w:rFonts w:ascii="Arial" w:hAnsi="Arial"/>
          <w:b/>
          <w:sz w:val="24"/>
          <w:szCs w:val="24"/>
          <w:lang w:eastAsia="zh-CN"/>
        </w:rPr>
        <w:t xml:space="preserve"> Telecom</w:t>
      </w:r>
      <w:r w:rsidR="00B92BFB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 w:rsidR="000179F4" w:rsidRPr="00EC714B">
        <w:rPr>
          <w:rFonts w:ascii="Arial" w:hAnsi="Arial"/>
          <w:b/>
          <w:sz w:val="24"/>
          <w:szCs w:val="24"/>
          <w:lang w:eastAsia="zh-CN"/>
        </w:rPr>
        <w:t>Sandvine</w:t>
      </w:r>
      <w:r w:rsidR="00C26AB7">
        <w:rPr>
          <w:rFonts w:ascii="Arial" w:hAnsi="Arial" w:hint="eastAsia"/>
          <w:b/>
          <w:sz w:val="24"/>
          <w:szCs w:val="24"/>
          <w:lang w:eastAsia="zh-CN"/>
        </w:rPr>
        <w:t>, Matrixx</w:t>
      </w:r>
      <w:r w:rsidR="00E52814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C714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3A18" w:rsidRPr="00EC714B">
        <w:rPr>
          <w:rFonts w:ascii="Arial" w:eastAsia="Batang" w:hAnsi="Arial" w:cs="Arial"/>
          <w:b/>
          <w:sz w:val="24"/>
          <w:szCs w:val="24"/>
          <w:lang w:eastAsia="zh-CN"/>
        </w:rPr>
        <w:t>New S</w:t>
      </w:r>
      <w:r w:rsidR="00BC23AD" w:rsidRPr="00EC714B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1EC7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UPF </w:t>
      </w:r>
      <w:r w:rsidR="00F6105C" w:rsidRPr="00EC714B">
        <w:rPr>
          <w:rFonts w:ascii="Arial" w:hAnsi="Arial" w:cs="Arial"/>
          <w:b/>
          <w:sz w:val="24"/>
          <w:szCs w:val="24"/>
          <w:lang w:eastAsia="zh-CN"/>
        </w:rPr>
        <w:t xml:space="preserve">enhancement for 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control and </w:t>
      </w:r>
      <w:r w:rsidR="00F6105C" w:rsidRPr="00EC714B">
        <w:rPr>
          <w:rFonts w:ascii="Arial" w:hAnsi="Arial" w:cs="Arial" w:hint="eastAsia"/>
          <w:b/>
          <w:sz w:val="24"/>
          <w:szCs w:val="24"/>
          <w:lang w:eastAsia="zh-CN"/>
        </w:rPr>
        <w:t>SBA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C714B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AE25BF" w:rsidRPr="00B07E92" w:rsidRDefault="00AE25BF" w:rsidP="004D429F">
      <w:pPr>
        <w:pBdr>
          <w:bottom w:val="single" w:sz="4" w:space="1" w:color="auto"/>
        </w:pBdr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C714B">
        <w:rPr>
          <w:rFonts w:ascii="Arial" w:eastAsia="Batang" w:hAnsi="Arial"/>
          <w:b/>
          <w:sz w:val="24"/>
          <w:szCs w:val="24"/>
          <w:lang w:eastAsia="zh-CN"/>
        </w:rPr>
        <w:tab/>
      </w:r>
      <w:r w:rsidR="00B07E92">
        <w:rPr>
          <w:rFonts w:ascii="Arial" w:eastAsia="Batang" w:hAnsi="Arial"/>
          <w:b/>
          <w:sz w:val="24"/>
          <w:szCs w:val="24"/>
          <w:lang w:eastAsia="zh-CN"/>
        </w:rPr>
        <w:t>9.1.</w:t>
      </w:r>
      <w:r w:rsidR="00B07E92">
        <w:rPr>
          <w:rFonts w:ascii="Arial" w:hAnsi="Arial" w:hint="eastAsia"/>
          <w:b/>
          <w:sz w:val="24"/>
          <w:szCs w:val="24"/>
          <w:lang w:eastAsia="zh-CN"/>
        </w:rPr>
        <w:t>3</w:t>
      </w:r>
    </w:p>
    <w:p w:rsidR="008A76FD" w:rsidRPr="00EC714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EC714B">
        <w:rPr>
          <w:rFonts w:ascii="Arial" w:hAnsi="Arial" w:cs="Arial"/>
          <w:sz w:val="36"/>
          <w:szCs w:val="36"/>
        </w:rPr>
        <w:t xml:space="preserve">3GPP™ </w:t>
      </w:r>
      <w:r w:rsidR="008A76FD" w:rsidRPr="00EC714B">
        <w:rPr>
          <w:rFonts w:ascii="Arial" w:hAnsi="Arial" w:cs="Arial"/>
          <w:sz w:val="36"/>
          <w:szCs w:val="36"/>
        </w:rPr>
        <w:t>Work Item Description</w:t>
      </w:r>
    </w:p>
    <w:p w:rsidR="00BA3A53" w:rsidRPr="00EC714B" w:rsidRDefault="00BC642A" w:rsidP="00BC642A">
      <w:pPr>
        <w:jc w:val="center"/>
        <w:rPr>
          <w:rFonts w:cs="Arial"/>
          <w:noProof/>
        </w:rPr>
      </w:pPr>
      <w:r w:rsidRPr="00EC714B">
        <w:t xml:space="preserve">For guidance, see </w:t>
      </w:r>
      <w:hyperlink r:id="rId11" w:history="1">
        <w:r w:rsidRPr="00EC714B">
          <w:rPr>
            <w:rStyle w:val="a9"/>
          </w:rPr>
          <w:t>3GPP Working Procedures</w:t>
        </w:r>
      </w:hyperlink>
      <w:r w:rsidRPr="00EC714B">
        <w:t xml:space="preserve">, article 39; and </w:t>
      </w:r>
      <w:hyperlink r:id="rId12" w:history="1">
        <w:r w:rsidRPr="00EC714B">
          <w:rPr>
            <w:rStyle w:val="a9"/>
          </w:rPr>
          <w:t>3GPP TR 21.900</w:t>
        </w:r>
      </w:hyperlink>
      <w:r w:rsidRPr="00EC714B">
        <w:t>.</w:t>
      </w:r>
      <w:r w:rsidR="00BA3A53" w:rsidRPr="00EC714B">
        <w:br/>
      </w:r>
      <w:r w:rsidR="009B1936" w:rsidRPr="00EC714B">
        <w:rPr>
          <w:rFonts w:cs="Arial"/>
          <w:noProof/>
        </w:rPr>
        <w:t>C</w:t>
      </w:r>
      <w:r w:rsidR="00BA3A53" w:rsidRPr="00EC714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C714B">
          <w:rPr>
            <w:rStyle w:val="a9"/>
            <w:rFonts w:cs="Arial"/>
            <w:noProof/>
          </w:rPr>
          <w:t>http://www.3gpp.org/Work-Items</w:t>
        </w:r>
      </w:hyperlink>
    </w:p>
    <w:p w:rsidR="0033027F" w:rsidRPr="00EC714B" w:rsidRDefault="0033027F" w:rsidP="005757E2">
      <w:pPr>
        <w:pStyle w:val="1"/>
        <w:rPr>
          <w:rFonts w:eastAsia="Times New Roman"/>
        </w:rPr>
      </w:pPr>
      <w:r w:rsidRPr="00EC714B">
        <w:rPr>
          <w:rFonts w:eastAsia="Times New Roman"/>
        </w:rPr>
        <w:t xml:space="preserve">Title: </w:t>
      </w:r>
      <w:r w:rsidRPr="00EC714B">
        <w:rPr>
          <w:rFonts w:eastAsia="Times New Roman"/>
        </w:rPr>
        <w:tab/>
      </w:r>
      <w:r w:rsidR="00182019" w:rsidRPr="00EC714B">
        <w:rPr>
          <w:rStyle w:val="B1Char"/>
        </w:rPr>
        <w:t xml:space="preserve">Study on UPF </w:t>
      </w:r>
      <w:r w:rsidR="00892D3E" w:rsidRPr="00EC714B">
        <w:rPr>
          <w:rStyle w:val="B1Char"/>
          <w:lang w:eastAsia="zh-CN"/>
        </w:rPr>
        <w:t xml:space="preserve">enhancement for </w:t>
      </w:r>
      <w:r w:rsidR="00182019" w:rsidRPr="00EC714B">
        <w:rPr>
          <w:rStyle w:val="B1Char"/>
        </w:rPr>
        <w:t xml:space="preserve">control and </w:t>
      </w:r>
      <w:r w:rsidR="00892D3E" w:rsidRPr="00EC714B">
        <w:rPr>
          <w:rStyle w:val="B1Char"/>
          <w:lang w:eastAsia="zh-CN"/>
        </w:rPr>
        <w:t>SBA</w:t>
      </w:r>
      <w:r w:rsidR="00182019" w:rsidRPr="00EC714B">
        <w:rPr>
          <w:rStyle w:val="B1Char"/>
        </w:rPr>
        <w:t xml:space="preserve"> </w:t>
      </w:r>
    </w:p>
    <w:p w:rsidR="0033027F" w:rsidRPr="00EC714B" w:rsidRDefault="0033027F" w:rsidP="0033027F">
      <w:pPr>
        <w:pStyle w:val="2"/>
        <w:ind w:left="2694" w:hanging="2694"/>
        <w:rPr>
          <w:lang w:val="fr-FR" w:eastAsia="zh-CN"/>
        </w:rPr>
      </w:pPr>
      <w:r w:rsidRPr="00EC714B">
        <w:rPr>
          <w:lang w:val="fr-FR"/>
        </w:rPr>
        <w:t>Acronym:</w:t>
      </w:r>
      <w:r w:rsidR="00EC714B" w:rsidRPr="00EC714B">
        <w:rPr>
          <w:lang w:val="fr-FR"/>
        </w:rPr>
        <w:tab/>
      </w:r>
      <w:r w:rsidR="00F44AC1" w:rsidRPr="00EC714B">
        <w:rPr>
          <w:lang w:val="fr-FR"/>
        </w:rPr>
        <w:t>FS_</w:t>
      </w:r>
      <w:r w:rsidR="00892D3E" w:rsidRPr="00EC714B">
        <w:rPr>
          <w:rFonts w:hint="eastAsia"/>
          <w:lang w:val="fr-FR" w:eastAsia="zh-CN"/>
        </w:rPr>
        <w:t>UPCAS</w:t>
      </w:r>
    </w:p>
    <w:p w:rsidR="0033027F" w:rsidRPr="00EC714B" w:rsidRDefault="0033027F" w:rsidP="0033027F">
      <w:pPr>
        <w:pStyle w:val="2"/>
        <w:ind w:left="2694" w:hanging="2694"/>
        <w:rPr>
          <w:lang w:val="fr-FR"/>
        </w:rPr>
      </w:pPr>
      <w:r w:rsidRPr="00EC714B">
        <w:rPr>
          <w:lang w:val="fr-FR"/>
        </w:rPr>
        <w:t xml:space="preserve">Unique identifier: </w:t>
      </w:r>
      <w:r w:rsidRPr="00EC714B">
        <w:rPr>
          <w:lang w:val="fr-FR"/>
        </w:rPr>
        <w:tab/>
      </w:r>
    </w:p>
    <w:p w:rsidR="008A76FD" w:rsidRPr="00EC714B" w:rsidRDefault="008A76FD" w:rsidP="00FC3B6D">
      <w:pPr>
        <w:ind w:right="-99"/>
        <w:rPr>
          <w:lang w:val="fr-FR"/>
        </w:rPr>
      </w:pPr>
    </w:p>
    <w:p w:rsidR="00045A4A" w:rsidRPr="00EC714B" w:rsidRDefault="005757E2" w:rsidP="005757E2">
      <w:pPr>
        <w:pStyle w:val="2"/>
      </w:pPr>
      <w:r w:rsidRPr="00EC714B">
        <w:t>1</w:t>
      </w:r>
      <w:r w:rsidRPr="00EC714B">
        <w:tab/>
      </w:r>
      <w:r w:rsidR="00045A4A" w:rsidRPr="00EC714B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1587"/>
      </w:tblGrid>
      <w:tr w:rsidR="00045A4A" w:rsidRPr="00EC714B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Others (specify)</w:t>
            </w: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EC714B" w:rsidRDefault="00811EC7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</w:tcPr>
          <w:p w:rsidR="00045A4A" w:rsidRPr="00EC714B" w:rsidRDefault="008923FD" w:rsidP="000E4C83">
            <w:pPr>
              <w:pStyle w:val="TAC"/>
            </w:pPr>
            <w:r w:rsidRPr="008923FD">
              <w:t>X</w:t>
            </w:r>
          </w:p>
        </w:tc>
        <w:tc>
          <w:tcPr>
            <w:tcW w:w="0" w:type="auto"/>
          </w:tcPr>
          <w:p w:rsidR="00045A4A" w:rsidRPr="00EC714B" w:rsidRDefault="00811EC7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8E2678" w:rsidP="000E4C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Don</w:t>
            </w:r>
            <w:r w:rsidR="004A5B16" w:rsidRPr="00EC714B">
              <w:rPr>
                <w:b/>
              </w:rPr>
              <w:t>’</w:t>
            </w:r>
            <w:r w:rsidRPr="00EC714B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  <w:rPr>
                <w:lang w:eastAsia="zh-CN"/>
              </w:rPr>
            </w:pP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2"/>
      </w:pPr>
      <w:r w:rsidRPr="00EC714B">
        <w:t>2</w:t>
      </w:r>
      <w:r w:rsidRPr="00EC714B">
        <w:tab/>
        <w:t>Classification of the Work Item and linked work items</w:t>
      </w:r>
    </w:p>
    <w:p w:rsidR="00045A4A" w:rsidRPr="00EC714B" w:rsidRDefault="00045A4A" w:rsidP="00045A4A">
      <w:pPr>
        <w:pStyle w:val="3"/>
      </w:pPr>
      <w:r w:rsidRPr="00EC714B">
        <w:t>2.1</w:t>
      </w:r>
      <w:r w:rsidRPr="00EC714B">
        <w:tab/>
        <w:t>Primary classification</w:t>
      </w:r>
    </w:p>
    <w:p w:rsidR="00045A4A" w:rsidRPr="00EC714B" w:rsidRDefault="00045A4A" w:rsidP="00045A4A">
      <w:pPr>
        <w:pStyle w:val="tah0"/>
      </w:pPr>
      <w:r w:rsidRPr="00EC714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EC714B">
              <w:rPr>
                <w:color w:val="4F81BD"/>
                <w:sz w:val="20"/>
              </w:rPr>
              <w:t>Feature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Building Block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45A4A" w:rsidRPr="00EC714B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C714B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D73A18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rPr>
                <w:color w:val="4F81BD"/>
                <w:sz w:val="20"/>
              </w:rPr>
              <w:t>Study Item</w:t>
            </w: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3"/>
      </w:pPr>
      <w:r w:rsidRPr="00EC714B">
        <w:t>2.2</w:t>
      </w:r>
      <w:r w:rsidRPr="00EC714B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EC714B" w:rsidTr="000E4C83">
        <w:tc>
          <w:tcPr>
            <w:tcW w:w="9606" w:type="dxa"/>
            <w:gridSpan w:val="3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 xml:space="preserve">Parent and child Work Items </w:t>
            </w:r>
          </w:p>
        </w:tc>
      </w:tr>
      <w:tr w:rsidR="00045A4A" w:rsidRPr="00EC714B" w:rsidTr="000E4C83">
        <w:tc>
          <w:tcPr>
            <w:tcW w:w="1101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:rsidTr="000E4C83">
        <w:tc>
          <w:tcPr>
            <w:tcW w:w="1101" w:type="dxa"/>
          </w:tcPr>
          <w:p w:rsidR="00045A4A" w:rsidRPr="00EC714B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:rsidR="00045A4A" w:rsidRPr="00EC714B" w:rsidRDefault="00045A4A" w:rsidP="000E4C83">
            <w:pPr>
              <w:pStyle w:val="TAL"/>
            </w:pPr>
          </w:p>
        </w:tc>
        <w:tc>
          <w:tcPr>
            <w:tcW w:w="4536" w:type="dxa"/>
          </w:tcPr>
          <w:p w:rsidR="00045A4A" w:rsidRPr="00EC714B" w:rsidRDefault="00045A4A" w:rsidP="000E4C83">
            <w:pPr>
              <w:pStyle w:val="tah0"/>
            </w:pP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3"/>
      </w:pPr>
      <w:r w:rsidRPr="00EC714B">
        <w:t>2.3</w:t>
      </w:r>
      <w:r w:rsidRPr="00EC714B">
        <w:tab/>
        <w:t>Other related Work Items and dependencies</w:t>
      </w:r>
    </w:p>
    <w:p w:rsidR="00045A4A" w:rsidRPr="00EC714B" w:rsidRDefault="00045A4A" w:rsidP="00045A4A">
      <w:pPr>
        <w:rPr>
          <w:i/>
        </w:rPr>
      </w:pPr>
      <w:r w:rsidRPr="00EC714B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EC714B" w:rsidTr="000E4C83">
        <w:tc>
          <w:tcPr>
            <w:tcW w:w="9606" w:type="dxa"/>
            <w:gridSpan w:val="3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lastRenderedPageBreak/>
              <w:t>Other related Work Items (if any)</w:t>
            </w:r>
          </w:p>
        </w:tc>
      </w:tr>
      <w:tr w:rsidR="00045A4A" w:rsidRPr="00EC714B" w:rsidTr="000E4C83">
        <w:tc>
          <w:tcPr>
            <w:tcW w:w="1101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:rsidTr="000E4C83">
        <w:tc>
          <w:tcPr>
            <w:tcW w:w="1101" w:type="dxa"/>
          </w:tcPr>
          <w:p w:rsidR="00045A4A" w:rsidRPr="00EC714B" w:rsidRDefault="00696553" w:rsidP="00696553">
            <w:pPr>
              <w:pStyle w:val="TAL"/>
            </w:pPr>
            <w:r w:rsidRPr="00EC714B">
              <w:t>TR 23.742</w:t>
            </w:r>
          </w:p>
        </w:tc>
        <w:tc>
          <w:tcPr>
            <w:tcW w:w="3969" w:type="dxa"/>
          </w:tcPr>
          <w:p w:rsidR="00696553" w:rsidRPr="00EC714B" w:rsidRDefault="00696553" w:rsidP="00696553">
            <w:pPr>
              <w:pStyle w:val="TAL"/>
            </w:pPr>
            <w:r w:rsidRPr="00EC714B">
              <w:t>Study on Enhancements to the Service-Based Architecture</w:t>
            </w:r>
          </w:p>
          <w:p w:rsidR="00045A4A" w:rsidRPr="00EC714B" w:rsidRDefault="00696553" w:rsidP="00696553">
            <w:pPr>
              <w:pStyle w:val="TAL"/>
              <w:rPr>
                <w:lang w:val="en-US"/>
              </w:rPr>
            </w:pPr>
            <w:r w:rsidRPr="00EC714B">
              <w:t>(Release 16)</w:t>
            </w:r>
          </w:p>
        </w:tc>
        <w:tc>
          <w:tcPr>
            <w:tcW w:w="4536" w:type="dxa"/>
          </w:tcPr>
          <w:p w:rsidR="00045A4A" w:rsidRPr="00EC714B" w:rsidRDefault="00811EC7" w:rsidP="00696553">
            <w:pPr>
              <w:pStyle w:val="TAL"/>
            </w:pPr>
            <w:r w:rsidRPr="00EC714B">
              <w:t xml:space="preserve">Study of </w:t>
            </w:r>
            <w:r w:rsidR="00696553" w:rsidRPr="00EC714B">
              <w:rPr>
                <w:lang w:eastAsia="zh-CN"/>
              </w:rPr>
              <w:t>extending SBA to user plane</w:t>
            </w:r>
            <w:r w:rsidR="0039235C" w:rsidRPr="00EC714B">
              <w:rPr>
                <w:lang w:eastAsia="zh-CN"/>
              </w:rPr>
              <w:t xml:space="preserve"> </w:t>
            </w:r>
            <w:r w:rsidR="00A23D34" w:rsidRPr="00EC714B">
              <w:rPr>
                <w:lang w:eastAsia="zh-CN"/>
              </w:rPr>
              <w:t xml:space="preserve">but </w:t>
            </w:r>
            <w:r w:rsidR="0039235C" w:rsidRPr="00EC714B">
              <w:rPr>
                <w:lang w:eastAsia="zh-CN"/>
              </w:rPr>
              <w:t xml:space="preserve">without </w:t>
            </w:r>
            <w:r w:rsidR="00070E4E" w:rsidRPr="00EC714B">
              <w:rPr>
                <w:lang w:eastAsia="zh-CN"/>
              </w:rPr>
              <w:t>standardization</w:t>
            </w: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8A76FD" w:rsidRPr="00EC714B" w:rsidRDefault="008A76FD" w:rsidP="0033027F">
      <w:pPr>
        <w:pStyle w:val="2"/>
      </w:pPr>
      <w:r w:rsidRPr="00EC714B">
        <w:t>3</w:t>
      </w:r>
      <w:r w:rsidRPr="00EC714B">
        <w:tab/>
        <w:t>Justification</w:t>
      </w:r>
    </w:p>
    <w:p w:rsidR="008D42AC" w:rsidRPr="00EC714B" w:rsidRDefault="0035412D" w:rsidP="00C34728">
      <w:pPr>
        <w:ind w:left="360"/>
        <w:rPr>
          <w:lang w:val="en-US" w:eastAsia="zh-CN"/>
        </w:rPr>
      </w:pPr>
      <w:r w:rsidRPr="00EC714B">
        <w:rPr>
          <w:lang w:eastAsia="zh-CN"/>
        </w:rPr>
        <w:t>Improve eas</w:t>
      </w:r>
      <w:r w:rsidR="00483F52" w:rsidRPr="00EC714B">
        <w:rPr>
          <w:lang w:eastAsia="zh-CN"/>
        </w:rPr>
        <w:t>e</w:t>
      </w:r>
      <w:r w:rsidRPr="00EC714B">
        <w:rPr>
          <w:lang w:eastAsia="zh-CN"/>
        </w:rPr>
        <w:t xml:space="preserve"> for exposure</w:t>
      </w:r>
      <w:r w:rsidR="00483F52" w:rsidRPr="00EC714B">
        <w:rPr>
          <w:lang w:eastAsia="zh-CN"/>
        </w:rPr>
        <w:t xml:space="preserve"> for </w:t>
      </w:r>
      <w:r w:rsidR="00483F52" w:rsidRPr="00EC714B">
        <w:rPr>
          <w:lang w:val="en-US" w:eastAsia="zh-CN"/>
        </w:rPr>
        <w:t>reporting of information by the UPF</w:t>
      </w:r>
      <w:r w:rsidR="00E1340F" w:rsidRPr="00EC714B">
        <w:rPr>
          <w:lang w:val="en-US" w:eastAsia="zh-CN"/>
        </w:rPr>
        <w:t>:</w:t>
      </w:r>
    </w:p>
    <w:p w:rsidR="002148D7" w:rsidRPr="00EC714B" w:rsidRDefault="009935DF" w:rsidP="00CB58D2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1) </w:t>
      </w:r>
      <w:r w:rsidR="002148D7" w:rsidRPr="00EC714B">
        <w:rPr>
          <w:lang w:eastAsia="zh-CN"/>
        </w:rPr>
        <w:t>Saving duplicate data transfer and reducing transmission path</w:t>
      </w:r>
    </w:p>
    <w:p w:rsidR="002148D7" w:rsidRDefault="006B7104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 xml:space="preserve">1: PCF services can directly subscribe/unsubscribe </w:t>
      </w:r>
      <w:r w:rsidR="00A93809" w:rsidRPr="00EC714B">
        <w:rPr>
          <w:lang w:val="en-US" w:eastAsia="zh-CN"/>
        </w:rPr>
        <w:t xml:space="preserve">on </w:t>
      </w:r>
      <w:r w:rsidR="002148D7" w:rsidRPr="00EC714B">
        <w:rPr>
          <w:lang w:val="en-US" w:eastAsia="zh-CN"/>
        </w:rPr>
        <w:t>UPF services for QoS monitoring latency report</w:t>
      </w:r>
    </w:p>
    <w:p w:rsidR="002148D7" w:rsidRPr="00EC714B" w:rsidRDefault="009935DF" w:rsidP="00CB58D2">
      <w:pPr>
        <w:tabs>
          <w:tab w:val="num" w:pos="709"/>
        </w:tabs>
        <w:ind w:left="360"/>
        <w:rPr>
          <w:lang w:eastAsia="zh-CN"/>
        </w:rPr>
      </w:pPr>
      <w:r>
        <w:rPr>
          <w:rFonts w:hint="eastAsia"/>
          <w:lang w:eastAsia="zh-CN"/>
        </w:rPr>
        <w:t xml:space="preserve">2) </w:t>
      </w:r>
      <w:r w:rsidR="002148D7" w:rsidRPr="00EC714B">
        <w:rPr>
          <w:lang w:eastAsia="zh-CN"/>
        </w:rPr>
        <w:t>Retrieving original status or real-time service flow information from UPF</w:t>
      </w:r>
      <w:r w:rsidR="00E1340F" w:rsidRPr="00EC714B">
        <w:rPr>
          <w:lang w:eastAsia="zh-CN"/>
        </w:rPr>
        <w:t>:</w:t>
      </w:r>
    </w:p>
    <w:p w:rsidR="002148D7" w:rsidRPr="00EC714B" w:rsidRDefault="00EF7F28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 xml:space="preserve">Example </w:t>
      </w:r>
      <w:r w:rsidR="00EE6076" w:rsidRPr="00EC714B">
        <w:rPr>
          <w:lang w:val="en-US" w:eastAsia="zh-CN"/>
        </w:rPr>
        <w:t xml:space="preserve">2: NWDAF services </w:t>
      </w:r>
      <w:r w:rsidR="00EE6076" w:rsidRPr="00EC714B">
        <w:rPr>
          <w:lang w:eastAsia="zh-CN"/>
        </w:rPr>
        <w:t>can subscribe/unsubscribe to UPF for retrieving real-time service flow information e., to help big-data collection and analysis considering efficient sampling intervals for the different services</w:t>
      </w:r>
    </w:p>
    <w:p w:rsidR="002148D7" w:rsidRPr="00EC714B" w:rsidRDefault="009935DF" w:rsidP="00CB58D2">
      <w:pPr>
        <w:tabs>
          <w:tab w:val="num" w:pos="709"/>
        </w:tabs>
        <w:ind w:left="360"/>
        <w:rPr>
          <w:lang w:eastAsia="zh-CN"/>
        </w:rPr>
      </w:pPr>
      <w:r>
        <w:rPr>
          <w:rFonts w:hint="eastAsia"/>
          <w:lang w:eastAsia="zh-CN"/>
        </w:rPr>
        <w:t xml:space="preserve">3) </w:t>
      </w:r>
      <w:r w:rsidR="002148D7" w:rsidRPr="00EC714B">
        <w:rPr>
          <w:lang w:eastAsia="zh-CN"/>
        </w:rPr>
        <w:t>UPF event exposure</w:t>
      </w:r>
      <w:r w:rsidR="00E1340F" w:rsidRPr="00EC714B">
        <w:rPr>
          <w:lang w:eastAsia="zh-CN"/>
        </w:rPr>
        <w:t>:</w:t>
      </w:r>
    </w:p>
    <w:p w:rsidR="00AE681B" w:rsidRDefault="00FF52A0" w:rsidP="00AE681B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>3: 5G IoT solutions would require interfacing of UPF to NEF</w:t>
      </w:r>
      <w:r w:rsidR="00C86899">
        <w:rPr>
          <w:rFonts w:hint="eastAsia"/>
          <w:lang w:val="en-US" w:eastAsia="zh-CN"/>
        </w:rPr>
        <w:t>/Local NEF</w:t>
      </w:r>
      <w:r w:rsidR="002148D7" w:rsidRPr="00EC714B">
        <w:rPr>
          <w:lang w:val="en-US" w:eastAsia="zh-CN"/>
        </w:rPr>
        <w:t xml:space="preserve"> for </w:t>
      </w:r>
      <w:r w:rsidR="006E2E70">
        <w:rPr>
          <w:lang w:val="en-US" w:eastAsia="zh-CN"/>
        </w:rPr>
        <w:t>network information</w:t>
      </w:r>
      <w:r w:rsidR="002148D7" w:rsidRPr="00EC714B">
        <w:rPr>
          <w:lang w:val="en-US" w:eastAsia="zh-CN"/>
        </w:rPr>
        <w:t xml:space="preserve"> exposure</w:t>
      </w:r>
      <w:r w:rsidR="006E2E70">
        <w:rPr>
          <w:lang w:val="en-US" w:eastAsia="zh-CN"/>
        </w:rPr>
        <w:t xml:space="preserve"> to 3</w:t>
      </w:r>
      <w:r w:rsidR="000361CD" w:rsidRPr="00AE681B">
        <w:rPr>
          <w:lang w:val="en-US" w:eastAsia="zh-CN"/>
        </w:rPr>
        <w:t>rd</w:t>
      </w:r>
      <w:r w:rsidR="006E2E70">
        <w:rPr>
          <w:lang w:val="en-US" w:eastAsia="zh-CN"/>
        </w:rPr>
        <w:t xml:space="preserve"> party</w:t>
      </w:r>
      <w:r w:rsidR="002148D7" w:rsidRPr="00EC714B">
        <w:rPr>
          <w:lang w:val="en-US" w:eastAsia="zh-CN"/>
        </w:rPr>
        <w:t>.</w:t>
      </w:r>
    </w:p>
    <w:p w:rsidR="008A76FD" w:rsidRPr="00AE681B" w:rsidRDefault="006764E1" w:rsidP="00AE681B">
      <w:pPr>
        <w:pStyle w:val="2"/>
      </w:pPr>
      <w:r w:rsidRPr="00AE681B">
        <w:t>4</w:t>
      </w:r>
      <w:r w:rsidRPr="00AE681B">
        <w:tab/>
        <w:t>Objective</w:t>
      </w:r>
    </w:p>
    <w:p w:rsidR="00560A01" w:rsidRDefault="006764E1" w:rsidP="002958AB">
      <w:pPr>
        <w:rPr>
          <w:lang w:val="en-US" w:eastAsia="zh-CN"/>
        </w:rPr>
      </w:pPr>
      <w:r w:rsidRPr="006764E1">
        <w:rPr>
          <w:lang w:val="en-US" w:eastAsia="zh-CN"/>
        </w:rPr>
        <w:t>The study item will consider following aspects</w:t>
      </w:r>
      <w:r w:rsidR="00560A01" w:rsidRPr="00EC714B">
        <w:rPr>
          <w:rFonts w:hint="eastAsia"/>
          <w:lang w:val="en-US" w:eastAsia="zh-CN"/>
        </w:rPr>
        <w:t xml:space="preserve"> to</w:t>
      </w:r>
      <w:r w:rsidR="00385041">
        <w:rPr>
          <w:rFonts w:hint="eastAsia"/>
          <w:lang w:val="en-US" w:eastAsia="zh-CN"/>
        </w:rPr>
        <w:t xml:space="preserve"> </w:t>
      </w:r>
      <w:r w:rsidR="00560A01" w:rsidRPr="00EC714B">
        <w:rPr>
          <w:lang w:val="en-US" w:eastAsia="zh-CN"/>
        </w:rPr>
        <w:t xml:space="preserve">support </w:t>
      </w:r>
      <w:r w:rsidR="00385041" w:rsidRPr="00385041">
        <w:rPr>
          <w:lang w:val="en-US" w:eastAsia="zh-CN"/>
        </w:rPr>
        <w:t>better integration of UPF into the 5GC SBA</w:t>
      </w:r>
      <w:r w:rsidR="002D1790" w:rsidRPr="00EC714B">
        <w:rPr>
          <w:lang w:val="en-US" w:eastAsia="zh-CN"/>
        </w:rPr>
        <w:t xml:space="preserve">: </w:t>
      </w:r>
    </w:p>
    <w:p w:rsidR="006764E1" w:rsidRDefault="00C94E7D" w:rsidP="006764E1">
      <w:pPr>
        <w:pStyle w:val="B1"/>
        <w:ind w:left="284"/>
        <w:rPr>
          <w:lang w:val="en-US"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</w:r>
      <w:r>
        <w:rPr>
          <w:lang w:eastAsia="zh-CN"/>
        </w:rPr>
        <w:t>S</w:t>
      </w:r>
      <w:r>
        <w:rPr>
          <w:lang w:val="en-US" w:eastAsia="zh-CN"/>
        </w:rPr>
        <w:t>tudy UPF services registration</w:t>
      </w:r>
      <w:r w:rsidR="00206658">
        <w:rPr>
          <w:rFonts w:hint="eastAsia"/>
          <w:lang w:val="en-US" w:eastAsia="zh-CN"/>
        </w:rPr>
        <w:t>/</w:t>
      </w:r>
      <w:r>
        <w:rPr>
          <w:lang w:val="en-US" w:eastAsia="zh-CN"/>
        </w:rPr>
        <w:t>deregistration, and discovery</w:t>
      </w:r>
      <w:r w:rsidR="00D558C3">
        <w:rPr>
          <w:lang w:val="en-US" w:eastAsia="zh-CN"/>
        </w:rPr>
        <w:t xml:space="preserve"> with NRF</w:t>
      </w:r>
    </w:p>
    <w:p w:rsidR="00560A01" w:rsidRPr="00EC714B" w:rsidRDefault="00844266" w:rsidP="00492BE7">
      <w:pPr>
        <w:pStyle w:val="B1"/>
        <w:ind w:left="284"/>
        <w:rPr>
          <w:lang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</w:r>
      <w:r w:rsidR="00086FD2" w:rsidRPr="00EC714B">
        <w:rPr>
          <w:lang w:eastAsia="zh-CN"/>
        </w:rPr>
        <w:t>Study</w:t>
      </w:r>
      <w:r w:rsidR="00012C35"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 xml:space="preserve">UPF </w:t>
      </w:r>
      <w:r w:rsidR="00F7633B" w:rsidRPr="00EC714B">
        <w:rPr>
          <w:lang w:eastAsia="zh-CN"/>
        </w:rPr>
        <w:t>event exposure</w:t>
      </w:r>
      <w:r w:rsidRPr="00EC714B">
        <w:rPr>
          <w:lang w:eastAsia="zh-CN"/>
        </w:rPr>
        <w:t xml:space="preserve"> </w:t>
      </w:r>
      <w:r w:rsidR="00086FD2" w:rsidRPr="00EC714B">
        <w:rPr>
          <w:lang w:eastAsia="zh-CN"/>
        </w:rPr>
        <w:t>service</w:t>
      </w:r>
      <w:r w:rsidR="00E11900"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 xml:space="preserve">(s) that would </w:t>
      </w:r>
      <w:proofErr w:type="gramStart"/>
      <w:r w:rsidRPr="00EC714B">
        <w:rPr>
          <w:lang w:eastAsia="zh-CN"/>
        </w:rPr>
        <w:t>support</w:t>
      </w:r>
      <w:r w:rsidR="003F1967" w:rsidRPr="00EC714B">
        <w:rPr>
          <w:lang w:eastAsia="zh-CN"/>
        </w:rPr>
        <w:t>,</w:t>
      </w:r>
      <w:proofErr w:type="gramEnd"/>
      <w:r w:rsidR="003F1967" w:rsidRPr="00EC714B">
        <w:rPr>
          <w:lang w:eastAsia="zh-CN"/>
        </w:rPr>
        <w:t xml:space="preserve"> e</w:t>
      </w:r>
      <w:r w:rsidR="003F1967" w:rsidRPr="00385041">
        <w:rPr>
          <w:lang w:eastAsia="zh-CN"/>
        </w:rPr>
        <w:t>.g</w:t>
      </w:r>
      <w:r w:rsidR="00AB5929" w:rsidRPr="00385041">
        <w:rPr>
          <w:lang w:eastAsia="zh-CN"/>
        </w:rPr>
        <w:t>.</w:t>
      </w:r>
    </w:p>
    <w:p w:rsidR="00AB5929" w:rsidRDefault="00122A47" w:rsidP="00122A4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F7633B" w:rsidRPr="00EC714B">
        <w:rPr>
          <w:lang w:eastAsia="zh-CN"/>
        </w:rPr>
        <w:t xml:space="preserve">Communication </w:t>
      </w:r>
      <w:r w:rsidR="00233873" w:rsidRPr="00EC714B">
        <w:rPr>
          <w:lang w:eastAsia="zh-CN"/>
        </w:rPr>
        <w:t>from</w:t>
      </w:r>
      <w:r w:rsidR="00C00558" w:rsidRPr="00EC714B">
        <w:rPr>
          <w:rFonts w:hint="eastAsia"/>
          <w:lang w:eastAsia="zh-CN"/>
        </w:rPr>
        <w:t xml:space="preserve"> </w:t>
      </w:r>
      <w:r w:rsidR="009B1E64" w:rsidRPr="00EC714B">
        <w:rPr>
          <w:rFonts w:hint="eastAsia"/>
          <w:lang w:eastAsia="zh-CN"/>
        </w:rPr>
        <w:t>UPF</w:t>
      </w:r>
      <w:r w:rsidR="00111AB4" w:rsidRPr="00EC714B">
        <w:rPr>
          <w:rFonts w:hint="eastAsia"/>
          <w:lang w:eastAsia="zh-CN"/>
        </w:rPr>
        <w:t xml:space="preserve"> </w:t>
      </w:r>
      <w:r w:rsidR="001E416F" w:rsidRPr="00EC714B">
        <w:rPr>
          <w:lang w:eastAsia="zh-CN"/>
        </w:rPr>
        <w:t>services</w:t>
      </w:r>
      <w:r w:rsidR="00C00558" w:rsidRPr="00EC714B">
        <w:rPr>
          <w:rFonts w:hint="eastAsia"/>
          <w:lang w:eastAsia="zh-CN"/>
        </w:rPr>
        <w:t xml:space="preserve"> </w:t>
      </w:r>
      <w:r w:rsidR="0094127C" w:rsidRPr="00EC714B">
        <w:rPr>
          <w:lang w:eastAsia="zh-CN"/>
        </w:rPr>
        <w:t>to</w:t>
      </w:r>
      <w:r w:rsidR="009B1E64" w:rsidRPr="00EC714B">
        <w:rPr>
          <w:rFonts w:hint="eastAsia"/>
          <w:lang w:eastAsia="zh-CN"/>
        </w:rPr>
        <w:t xml:space="preserve"> </w:t>
      </w:r>
      <w:r w:rsidR="00AE789F">
        <w:rPr>
          <w:rFonts w:hint="eastAsia"/>
          <w:lang w:eastAsia="zh-CN"/>
        </w:rPr>
        <w:t xml:space="preserve">SMF services, </w:t>
      </w:r>
      <w:r w:rsidR="009B1E64" w:rsidRPr="00EC714B">
        <w:rPr>
          <w:rFonts w:hint="eastAsia"/>
          <w:lang w:eastAsia="zh-CN"/>
        </w:rPr>
        <w:t>PCF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483F52" w:rsidRPr="00EC714B">
        <w:rPr>
          <w:lang w:eastAsia="zh-CN"/>
        </w:rPr>
        <w:t>, NWDAF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A94323" w:rsidRPr="00EC714B">
        <w:rPr>
          <w:lang w:eastAsia="zh-CN"/>
        </w:rPr>
        <w:t>, CHF</w:t>
      </w:r>
      <w:r w:rsidR="00483F52" w:rsidRPr="00EC714B">
        <w:rPr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0D70B4">
        <w:rPr>
          <w:lang w:eastAsia="zh-CN"/>
        </w:rPr>
        <w:t>,</w:t>
      </w:r>
      <w:r w:rsidR="000D70B4" w:rsidRPr="000D70B4">
        <w:rPr>
          <w:lang w:eastAsia="zh-CN"/>
        </w:rPr>
        <w:t xml:space="preserve"> </w:t>
      </w:r>
      <w:r w:rsidR="000D70B4" w:rsidRPr="00EC714B">
        <w:rPr>
          <w:lang w:eastAsia="zh-CN"/>
        </w:rPr>
        <w:t>NEF</w:t>
      </w:r>
      <w:r w:rsidR="000D70B4" w:rsidRPr="00EC714B">
        <w:rPr>
          <w:rFonts w:hint="eastAsia"/>
          <w:lang w:eastAsia="zh-CN"/>
        </w:rPr>
        <w:t xml:space="preserve"> </w:t>
      </w:r>
      <w:r w:rsidR="000D70B4" w:rsidRPr="00EC714B">
        <w:rPr>
          <w:lang w:eastAsia="zh-CN"/>
        </w:rPr>
        <w:t>services</w:t>
      </w:r>
      <w:r w:rsidR="00263A22">
        <w:rPr>
          <w:rFonts w:hint="eastAsia"/>
          <w:lang w:eastAsia="zh-CN"/>
        </w:rPr>
        <w:t>,</w:t>
      </w:r>
      <w:r w:rsidR="00263A22" w:rsidRPr="00263A22">
        <w:t xml:space="preserve"> </w:t>
      </w:r>
      <w:r w:rsidR="00263A22" w:rsidRPr="00263A22">
        <w:rPr>
          <w:lang w:eastAsia="zh-CN"/>
        </w:rPr>
        <w:t>Trusted AF services</w:t>
      </w:r>
      <w:r w:rsidR="00DE3E8D">
        <w:rPr>
          <w:lang w:eastAsia="zh-CN"/>
        </w:rPr>
        <w:t>.</w:t>
      </w:r>
    </w:p>
    <w:p w:rsidR="001208A6" w:rsidRDefault="001208A6" w:rsidP="00122A4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AA648F" w:rsidRPr="00AA648F">
        <w:rPr>
          <w:lang w:eastAsia="zh-CN"/>
        </w:rPr>
        <w:t>Relevant Event IDs</w:t>
      </w:r>
      <w:r w:rsidR="0057010B">
        <w:rPr>
          <w:rFonts w:hint="eastAsia"/>
          <w:lang w:eastAsia="zh-CN"/>
        </w:rPr>
        <w:t>.</w:t>
      </w:r>
    </w:p>
    <w:p w:rsidR="00DC6D1A" w:rsidRPr="00EC714B" w:rsidRDefault="00844266" w:rsidP="00492BE7">
      <w:pPr>
        <w:pStyle w:val="B1"/>
        <w:ind w:left="284"/>
        <w:rPr>
          <w:lang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  <w:t xml:space="preserve">Study </w:t>
      </w:r>
      <w:r w:rsidR="00012C35" w:rsidRPr="00EC714B">
        <w:rPr>
          <w:lang w:eastAsia="zh-CN"/>
        </w:rPr>
        <w:t xml:space="preserve">and evaluate usage of event exposure service(s) and </w:t>
      </w:r>
      <w:r w:rsidRPr="00EC714B">
        <w:rPr>
          <w:lang w:eastAsia="zh-CN"/>
        </w:rPr>
        <w:t xml:space="preserve">potential architectural impacts </w:t>
      </w:r>
    </w:p>
    <w:p w:rsidR="00844266" w:rsidRPr="00EC714B" w:rsidRDefault="00844266" w:rsidP="00844266">
      <w:pPr>
        <w:pStyle w:val="B1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r w:rsidR="002958AB">
        <w:rPr>
          <w:rFonts w:hint="eastAsia"/>
          <w:lang w:eastAsia="zh-CN"/>
        </w:rPr>
        <w:t>1</w:t>
      </w:r>
      <w:r w:rsidRPr="00EC714B">
        <w:rPr>
          <w:rFonts w:hint="eastAsia"/>
          <w:lang w:eastAsia="zh-CN"/>
        </w:rPr>
        <w:t xml:space="preserve">: SMF is responsible for controlling UPF </w:t>
      </w:r>
      <w:r w:rsidR="00D66F73" w:rsidRPr="00EC714B">
        <w:rPr>
          <w:rFonts w:hint="eastAsia"/>
          <w:lang w:eastAsia="zh-CN"/>
        </w:rPr>
        <w:t xml:space="preserve">packet processing </w:t>
      </w:r>
    </w:p>
    <w:p w:rsidR="004B2E55" w:rsidRDefault="004B2E55" w:rsidP="009935DF">
      <w:pPr>
        <w:pStyle w:val="B1"/>
        <w:ind w:left="284" w:firstLine="0"/>
        <w:rPr>
          <w:lang w:eastAsia="zh-CN"/>
        </w:rPr>
      </w:pPr>
      <w:r w:rsidRPr="004B2E55">
        <w:rPr>
          <w:lang w:eastAsia="zh-CN"/>
        </w:rPr>
        <w:t>NOTE 2: The performance of UP traffic handling shall not be degraded due to mechanisms defined in this study.</w:t>
      </w:r>
    </w:p>
    <w:p w:rsidR="00540E07" w:rsidRPr="00207E9B" w:rsidRDefault="00540E07" w:rsidP="00207E9B">
      <w:pPr>
        <w:pStyle w:val="B1"/>
        <w:ind w:left="284"/>
        <w:rPr>
          <w:lang w:eastAsia="zh-CN"/>
        </w:rPr>
      </w:pPr>
      <w:r>
        <w:rPr>
          <w:rFonts w:hint="eastAsia"/>
          <w:lang w:eastAsia="zh-CN"/>
        </w:rPr>
        <w:tab/>
        <w:t xml:space="preserve">NOTE 3: </w:t>
      </w:r>
      <w:r w:rsidRPr="00540E07">
        <w:rPr>
          <w:lang w:eastAsia="zh-CN"/>
        </w:rPr>
        <w:t>The study shall address generic UPF data exposure mechanisms</w:t>
      </w:r>
      <w:r>
        <w:rPr>
          <w:rFonts w:hint="eastAsia"/>
          <w:lang w:eastAsia="zh-CN"/>
        </w:rPr>
        <w:t xml:space="preserve"> </w:t>
      </w:r>
      <w:r w:rsidRPr="00540E07">
        <w:rPr>
          <w:lang w:eastAsia="zh-CN"/>
        </w:rPr>
        <w:t>via SBA based mechanisms</w:t>
      </w:r>
      <w:proofErr w:type="gramStart"/>
      <w:r>
        <w:rPr>
          <w:rFonts w:hint="eastAsia"/>
          <w:lang w:eastAsia="zh-CN"/>
        </w:rPr>
        <w:t xml:space="preserve">, </w:t>
      </w:r>
      <w:r w:rsidRPr="00540E07"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proofErr w:type="gramEnd"/>
      <w:r>
        <w:rPr>
          <w:rFonts w:hint="eastAsia"/>
          <w:lang w:eastAsia="zh-CN"/>
        </w:rPr>
        <w:t xml:space="preserve"> the coordination with other SIDs for this aspect may be needed in study phase.</w:t>
      </w:r>
    </w:p>
    <w:p w:rsidR="00F13C69" w:rsidRDefault="00F13C69" w:rsidP="009F4DF2">
      <w:pPr>
        <w:pStyle w:val="B1"/>
        <w:ind w:left="0" w:firstLine="0"/>
        <w:rPr>
          <w:lang w:eastAsia="zh-CN"/>
        </w:rPr>
      </w:pPr>
      <w:r w:rsidRPr="00EC714B">
        <w:rPr>
          <w:lang w:eastAsia="zh-CN"/>
        </w:rPr>
        <w:t xml:space="preserve">This study shall maintain the </w:t>
      </w:r>
      <w:r w:rsidRPr="00EC714B">
        <w:t>Rel</w:t>
      </w:r>
      <w:r w:rsidR="004F328F" w:rsidRPr="00EC714B">
        <w:t>-</w:t>
      </w:r>
      <w:r w:rsidR="003F3A13" w:rsidRPr="00EC714B">
        <w:t>1</w:t>
      </w:r>
      <w:r w:rsidR="003F3A13">
        <w:t>7</w:t>
      </w:r>
      <w:r w:rsidR="003F3A13" w:rsidRPr="00EC714B">
        <w:t xml:space="preserve"> </w:t>
      </w:r>
      <w:r w:rsidRPr="00EC714B">
        <w:t>backward compatibility on the N3, N6, N9 interfaces.</w:t>
      </w:r>
    </w:p>
    <w:p w:rsidR="00B420FB" w:rsidRDefault="00B420FB" w:rsidP="00B420FB">
      <w:pPr>
        <w:pStyle w:val="B1"/>
        <w:ind w:left="0" w:firstLine="0"/>
        <w:rPr>
          <w:rFonts w:hint="eastAsia"/>
          <w:lang w:eastAsia="zh-CN"/>
        </w:rPr>
      </w:pPr>
      <w:r w:rsidRPr="00B420FB">
        <w:rPr>
          <w:lang w:eastAsia="zh-CN"/>
        </w:rPr>
        <w:t>The time for this study item is about 5TUs</w:t>
      </w:r>
    </w:p>
    <w:p w:rsidR="003F7017" w:rsidRPr="00EC714B" w:rsidRDefault="003F7017" w:rsidP="003F7017">
      <w:pPr>
        <w:pStyle w:val="2"/>
      </w:pPr>
      <w:r w:rsidRPr="00EC714B">
        <w:t>5</w:t>
      </w:r>
      <w:r w:rsidRPr="00EC714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334"/>
        <w:gridCol w:w="2578"/>
        <w:gridCol w:w="1020"/>
        <w:gridCol w:w="1020"/>
        <w:gridCol w:w="2186"/>
      </w:tblGrid>
      <w:tr w:rsidR="003F7017" w:rsidRPr="00EC714B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New specifications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:rsidTr="004819B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pStyle w:val="TAL"/>
              <w:ind w:right="-99"/>
            </w:pPr>
            <w:r w:rsidRPr="00EC714B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3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</w:pPr>
            <w:r w:rsidRPr="00EC714B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7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Rapporteur(s)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EC714B" w:rsidTr="004819B3">
        <w:trPr>
          <w:trHeight w:val="669"/>
        </w:trPr>
        <w:tc>
          <w:tcPr>
            <w:tcW w:w="1275" w:type="dxa"/>
          </w:tcPr>
          <w:p w:rsidR="00527B3D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New TR 23.7xy</w:t>
            </w:r>
          </w:p>
        </w:tc>
        <w:tc>
          <w:tcPr>
            <w:tcW w:w="1334" w:type="dxa"/>
          </w:tcPr>
          <w:p w:rsidR="000F0F07" w:rsidRPr="00EC714B" w:rsidRDefault="000F0F0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Internal TR</w:t>
            </w:r>
          </w:p>
        </w:tc>
        <w:tc>
          <w:tcPr>
            <w:tcW w:w="2578" w:type="dxa"/>
          </w:tcPr>
          <w:p w:rsidR="000F0F07" w:rsidRPr="00EC714B" w:rsidRDefault="000F0F07" w:rsidP="004819B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020" w:type="dxa"/>
          </w:tcPr>
          <w:p w:rsidR="000F0F07" w:rsidRPr="00EC714B" w:rsidRDefault="000F0F07" w:rsidP="00F20F22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:rsidR="000F0F07" w:rsidRPr="00EC714B" w:rsidRDefault="000F0F07" w:rsidP="00F20F2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0F0F07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Including the study outputs on key issues, solutions and architecture impacts.</w:t>
            </w:r>
          </w:p>
        </w:tc>
      </w:tr>
    </w:tbl>
    <w:p w:rsidR="003F7017" w:rsidRPr="00EC714B" w:rsidRDefault="003F7017" w:rsidP="003F7017">
      <w:pPr>
        <w:pStyle w:val="NO"/>
      </w:pPr>
      <w:r w:rsidRPr="00EC714B">
        <w:t>Note 1:</w:t>
      </w:r>
      <w:r w:rsidRPr="00EC714B">
        <w:tab/>
        <w:t>Only TSs may contain normative provisions. Study Items shall create or impact only TRs</w:t>
      </w:r>
      <w:r w:rsidR="00492BE7" w:rsidRPr="00EC714B">
        <w:t xml:space="preserve">. </w:t>
      </w:r>
      <w:r w:rsidRPr="00EC714B">
        <w:br/>
      </w:r>
      <w:r w:rsidR="004A5B16" w:rsidRPr="00EC714B">
        <w:t>“</w:t>
      </w:r>
      <w:r w:rsidRPr="00EC714B">
        <w:t>Internal TR</w:t>
      </w:r>
      <w:r w:rsidR="004A5B16" w:rsidRPr="00EC714B">
        <w:t>”</w:t>
      </w:r>
      <w:r w:rsidRPr="00EC714B">
        <w:t xml:space="preserve"> is intended for 3GPP internal use only whereas </w:t>
      </w:r>
      <w:r w:rsidR="004A5B16" w:rsidRPr="00EC714B">
        <w:t>“</w:t>
      </w:r>
      <w:r w:rsidRPr="00EC714B">
        <w:t>External TR</w:t>
      </w:r>
      <w:r w:rsidR="004A5B16" w:rsidRPr="00EC714B">
        <w:t>”</w:t>
      </w:r>
      <w:r w:rsidRPr="00EC714B">
        <w:t xml:space="preserve"> may be transposed by O</w:t>
      </w:r>
      <w:r w:rsidR="004A5B16" w:rsidRPr="00EC714B">
        <w:t>p</w:t>
      </w:r>
      <w:r w:rsidRPr="00EC714B">
        <w:t>s.</w:t>
      </w:r>
    </w:p>
    <w:p w:rsidR="003F7017" w:rsidRPr="00EC714B" w:rsidRDefault="003F7017" w:rsidP="003F7017">
      <w:pPr>
        <w:pStyle w:val="NO"/>
      </w:pPr>
      <w:r w:rsidRPr="00EC714B">
        <w:lastRenderedPageBreak/>
        <w:t>Note 2:</w:t>
      </w:r>
      <w:r w:rsidRPr="00EC714B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EC714B">
        <w:t>“</w:t>
      </w:r>
      <w:r w:rsidRPr="00EC714B">
        <w:t>Remarks</w:t>
      </w:r>
      <w:r w:rsidR="004A5B16" w:rsidRPr="00EC714B">
        <w:t>”</w:t>
      </w:r>
      <w:r w:rsidRPr="00EC714B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64"/>
        <w:gridCol w:w="4309"/>
        <w:gridCol w:w="1702"/>
      </w:tblGrid>
      <w:tr w:rsidR="003F7017" w:rsidRPr="00EC714B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Impacted existing TS/TR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D</w:t>
            </w:r>
            <w:r w:rsidRPr="00EC714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0E4C83">
            <w:pPr>
              <w:spacing w:after="0"/>
              <w:rPr>
                <w:i/>
              </w:rPr>
            </w:pPr>
          </w:p>
        </w:tc>
      </w:tr>
    </w:tbl>
    <w:p w:rsidR="003F7017" w:rsidRPr="00EC714B" w:rsidRDefault="003F7017" w:rsidP="003F7017">
      <w:pPr>
        <w:ind w:right="-99"/>
      </w:pPr>
    </w:p>
    <w:p w:rsidR="003F7017" w:rsidRPr="00EC714B" w:rsidRDefault="003F7017" w:rsidP="003F7017">
      <w:pPr>
        <w:pStyle w:val="2"/>
        <w:spacing w:before="0" w:after="0"/>
      </w:pPr>
      <w:r w:rsidRPr="00EC714B">
        <w:t>6</w:t>
      </w:r>
      <w:r w:rsidRPr="00EC714B">
        <w:tab/>
        <w:t>Work item Rapporteur(s)</w:t>
      </w:r>
    </w:p>
    <w:p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:rsidR="00811EC7" w:rsidRPr="00EC714B" w:rsidRDefault="009103B3" w:rsidP="00811EC7">
      <w:pPr>
        <w:spacing w:after="0"/>
        <w:ind w:left="1134" w:right="-99"/>
        <w:rPr>
          <w:lang w:val="en-US"/>
        </w:rPr>
      </w:pPr>
      <w:r>
        <w:rPr>
          <w:rFonts w:hint="eastAsia"/>
          <w:lang w:val="en-US" w:eastAsia="zh-CN"/>
        </w:rPr>
        <w:t>TBD</w:t>
      </w:r>
    </w:p>
    <w:p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:rsidR="003F7017" w:rsidRPr="00EC714B" w:rsidRDefault="003F7017" w:rsidP="003F7017">
      <w:pPr>
        <w:pStyle w:val="2"/>
        <w:spacing w:before="0" w:after="0"/>
      </w:pPr>
      <w:r w:rsidRPr="00EC714B">
        <w:t>7</w:t>
      </w:r>
      <w:r w:rsidRPr="00EC714B">
        <w:tab/>
        <w:t>Work item leadership</w:t>
      </w:r>
    </w:p>
    <w:p w:rsidR="003F7017" w:rsidRPr="00EC714B" w:rsidRDefault="003F7017" w:rsidP="003F7017">
      <w:pPr>
        <w:spacing w:after="0"/>
        <w:ind w:left="1134" w:right="-99"/>
        <w:rPr>
          <w:lang w:val="en-US"/>
        </w:rPr>
      </w:pPr>
      <w:r w:rsidRPr="00EC714B">
        <w:rPr>
          <w:lang w:val="en-US"/>
        </w:rPr>
        <w:t>SA2</w:t>
      </w:r>
    </w:p>
    <w:p w:rsidR="003F7017" w:rsidRPr="00EC714B" w:rsidRDefault="003F7017" w:rsidP="003F7017">
      <w:pPr>
        <w:spacing w:after="0"/>
        <w:ind w:left="1134" w:right="-96"/>
      </w:pPr>
    </w:p>
    <w:p w:rsidR="003F7017" w:rsidRDefault="003F7017" w:rsidP="003F7017">
      <w:pPr>
        <w:pStyle w:val="2"/>
        <w:spacing w:before="0" w:after="0"/>
        <w:rPr>
          <w:lang w:eastAsia="zh-CN"/>
        </w:rPr>
      </w:pPr>
      <w:r w:rsidRPr="00EC714B">
        <w:t>8</w:t>
      </w:r>
      <w:r w:rsidRPr="00EC714B">
        <w:tab/>
        <w:t>Aspects that involve other WGs</w:t>
      </w:r>
    </w:p>
    <w:p w:rsidR="00BE2F73" w:rsidRDefault="00462722" w:rsidP="00BE2F73">
      <w:pPr>
        <w:rPr>
          <w:lang w:eastAsia="zh-CN"/>
        </w:rPr>
      </w:pPr>
      <w:r>
        <w:rPr>
          <w:rFonts w:hint="eastAsia"/>
          <w:lang w:eastAsia="zh-CN"/>
        </w:rPr>
        <w:tab/>
        <w:t xml:space="preserve">        </w:t>
      </w:r>
      <w:r w:rsidR="00BE2F73" w:rsidRPr="0001611E">
        <w:rPr>
          <w:lang w:eastAsia="zh-CN"/>
        </w:rPr>
        <w:t>Char</w:t>
      </w:r>
      <w:r w:rsidR="00C26AB7">
        <w:rPr>
          <w:rFonts w:hint="eastAsia"/>
          <w:lang w:eastAsia="zh-CN"/>
        </w:rPr>
        <w:t>g</w:t>
      </w:r>
      <w:r w:rsidR="00BE2F73" w:rsidRPr="0001611E">
        <w:rPr>
          <w:lang w:eastAsia="zh-CN"/>
        </w:rPr>
        <w:t>ing aspect</w:t>
      </w:r>
      <w:r w:rsidR="00C26AB7">
        <w:rPr>
          <w:rFonts w:hint="eastAsia"/>
          <w:lang w:eastAsia="zh-CN"/>
        </w:rPr>
        <w:t>s</w:t>
      </w:r>
      <w:r w:rsidR="00BE2F73" w:rsidRPr="0001611E">
        <w:rPr>
          <w:lang w:eastAsia="zh-CN"/>
        </w:rPr>
        <w:t xml:space="preserve"> will be addressed by SA5</w:t>
      </w:r>
    </w:p>
    <w:p w:rsidR="003F7017" w:rsidRPr="00EC714B" w:rsidRDefault="003F7017" w:rsidP="003F7017">
      <w:pPr>
        <w:pStyle w:val="2"/>
      </w:pPr>
      <w:r w:rsidRPr="00EC714B">
        <w:t>9</w:t>
      </w:r>
      <w:r w:rsidRPr="00EC714B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7"/>
      </w:tblGrid>
      <w:tr w:rsidR="00811EC7" w:rsidRPr="00EC714B" w:rsidTr="00F55D5C">
        <w:trPr>
          <w:jc w:val="center"/>
        </w:trPr>
        <w:tc>
          <w:tcPr>
            <w:tcW w:w="4627" w:type="dxa"/>
            <w:shd w:val="clear" w:color="auto" w:fill="E0E0E0"/>
          </w:tcPr>
          <w:p w:rsidR="00811EC7" w:rsidRPr="00EC714B" w:rsidRDefault="00811EC7" w:rsidP="00F55D5C">
            <w:pPr>
              <w:pStyle w:val="TAH"/>
              <w:ind w:left="200" w:right="200"/>
            </w:pPr>
            <w:r w:rsidRPr="00EC714B">
              <w:t>Supporting IM name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</w:tcPr>
          <w:p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</w:tcPr>
          <w:p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4779A8" w:rsidRPr="00EC714B" w:rsidTr="00F55D5C">
        <w:trPr>
          <w:jc w:val="center"/>
        </w:trPr>
        <w:tc>
          <w:tcPr>
            <w:tcW w:w="4627" w:type="dxa"/>
          </w:tcPr>
          <w:p w:rsidR="004779A8" w:rsidRPr="00EC714B" w:rsidRDefault="00CE7626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5861E0" w:rsidRPr="00EC714B" w:rsidTr="00F55D5C">
        <w:trPr>
          <w:jc w:val="center"/>
        </w:trPr>
        <w:tc>
          <w:tcPr>
            <w:tcW w:w="4627" w:type="dxa"/>
          </w:tcPr>
          <w:p w:rsidR="005861E0" w:rsidRPr="00EC714B" w:rsidRDefault="005861E0" w:rsidP="005861E0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C410AB" w:rsidRPr="00EC714B" w:rsidTr="00F55D5C">
        <w:trPr>
          <w:jc w:val="center"/>
        </w:trPr>
        <w:tc>
          <w:tcPr>
            <w:tcW w:w="4627" w:type="dxa"/>
          </w:tcPr>
          <w:p w:rsidR="00C410AB" w:rsidRPr="00EC714B" w:rsidRDefault="00182019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Sandvine</w:t>
            </w:r>
          </w:p>
        </w:tc>
      </w:tr>
      <w:tr w:rsidR="006364A9" w:rsidRPr="00EC714B" w:rsidTr="00F55D5C">
        <w:trPr>
          <w:jc w:val="center"/>
        </w:trPr>
        <w:tc>
          <w:tcPr>
            <w:tcW w:w="4627" w:type="dxa"/>
          </w:tcPr>
          <w:p w:rsidR="006364A9" w:rsidRPr="00EC714B" w:rsidRDefault="006364A9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 w:rsidR="00D52939">
              <w:rPr>
                <w:lang w:eastAsia="zh-CN"/>
              </w:rPr>
              <w:t xml:space="preserve"> Telecom</w:t>
            </w:r>
          </w:p>
        </w:tc>
      </w:tr>
      <w:tr w:rsidR="00CE7626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CE7626" w:rsidRPr="00EC714B" w:rsidRDefault="00CE7626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11EC7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811EC7" w:rsidRPr="00EC714B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462722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462722" w:rsidRPr="00EC714B" w:rsidRDefault="00462722" w:rsidP="00F55D5C">
            <w:pPr>
              <w:pStyle w:val="TAL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Matrixx</w:t>
            </w:r>
          </w:p>
        </w:tc>
      </w:tr>
      <w:tr w:rsidR="00826363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826363" w:rsidRDefault="00826363" w:rsidP="00F55D5C">
            <w:pPr>
              <w:pStyle w:val="TAL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AE4BA3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AE4BA3" w:rsidRDefault="00DD79CB" w:rsidP="00F55D5C">
            <w:pPr>
              <w:pStyle w:val="TAL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3548D5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3548D5" w:rsidRPr="00DD79CB" w:rsidRDefault="003548D5" w:rsidP="00F55D5C">
            <w:pPr>
              <w:pStyle w:val="TAL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3548D5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3548D5" w:rsidRPr="00DD79CB" w:rsidRDefault="00CB075C" w:rsidP="00F55D5C">
            <w:pPr>
              <w:pStyle w:val="TAL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CB075C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CB075C" w:rsidRDefault="00CB075C" w:rsidP="00F55D5C">
            <w:pPr>
              <w:pStyle w:val="TAL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01606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601606" w:rsidRDefault="009C40BD" w:rsidP="00F55D5C">
            <w:pPr>
              <w:pStyle w:val="TAL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</w:tbl>
    <w:p w:rsidR="003F7017" w:rsidRPr="00EC714B" w:rsidRDefault="003F7017" w:rsidP="003F7017"/>
    <w:p w:rsidR="00122042" w:rsidRPr="00EC714B" w:rsidRDefault="00122042" w:rsidP="003F7017"/>
    <w:p w:rsidR="00067741" w:rsidRPr="00EC714B" w:rsidRDefault="00067741" w:rsidP="00067741">
      <w:pPr>
        <w:pStyle w:val="FP"/>
        <w:ind w:right="-99"/>
        <w:jc w:val="right"/>
      </w:pP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form change history:</w:t>
      </w:r>
    </w:p>
    <w:p w:rsidR="00707673" w:rsidRPr="00EC714B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EC714B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:rsidR="00707673" w:rsidRPr="00EC714B" w:rsidRDefault="00707673" w:rsidP="00707673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2013-10-03 v1.14.0 removal of embedded help text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v1.13.2: adds tdoc header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v1.13.1: minor changes resulting from discussions at CT#41 &amp; SA#41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v1.13.0: mods to enforce linkage amongst stages 1, 2, 3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 mods Scarrone-Meredith 2008-07 ff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v1.12.1: removes revision marks following approval at SP-29</w:t>
      </w:r>
      <w:r w:rsidRPr="00EC714B">
        <w:rPr>
          <w:vanish/>
          <w:sz w:val="12"/>
        </w:rPr>
        <w:br/>
        <w:t>v1.12.0: includes provision for Study Items (SP-29)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v1.11.0: includes those changes from v1.8.0 agreed at SP-25.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ab/>
        <w:t>v1.10.0: full circle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v1.9.0: a clean sheet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 xml:space="preserve">v1.8.0: includes comments from SA#24 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v1.7.0: includes comments from RAN, CN and T #24; also includes “early implementation” data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v1.6.0: includes comments made during review period prior to TSGs#24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v1.5.0: includes comments made at TSGs#23 (</w:t>
      </w:r>
      <w:smartTag w:uri="urn:schemas-microsoft-com:office:smarttags" w:element="place">
        <w:smartTag w:uri="urn:schemas-microsoft-com:office:smarttags" w:element="City">
          <w:r w:rsidRPr="00EC714B">
            <w:rPr>
              <w:vanish/>
              <w:sz w:val="12"/>
            </w:rPr>
            <w:t>Phoenix</w:t>
          </w:r>
        </w:smartTag>
      </w:smartTag>
      <w:r w:rsidRPr="00EC714B">
        <w:rPr>
          <w:vanish/>
          <w:sz w:val="12"/>
        </w:rPr>
        <w:t>)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v1.4.0: offered to SA#23 for approval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v1.3.0: offered to CN#23, RAN#23 and T#23 for comments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DRAFT4 v1.3.0: 2004-03-09: Incorporation of comments from Leaders list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DRAFT3 v1.3.0: 2004-02-19: Incorporation of comments from MCC members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DRAFT2 v1.3.0: 2004-01-29: Complete redraft: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v1.2.0: 2002-07-04: "USIM" box changed to "UICC apps"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14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D59" w:rsidRDefault="00754D59">
      <w:r>
        <w:separator/>
      </w:r>
    </w:p>
  </w:endnote>
  <w:endnote w:type="continuationSeparator" w:id="0">
    <w:p w:rsidR="00754D59" w:rsidRDefault="00754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D28" w:rsidRDefault="00110274">
    <w:pPr>
      <w:pStyle w:val="af1"/>
    </w:pPr>
    <w:r>
      <w:rPr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593e4a5892d10e0c0a47bad5" o:spid="_x0000_s2049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" o:allowincell="f" filled="f" stroked="f" strokeweight=".5pt">
          <v:path arrowok="t"/>
          <v:textbox inset="20pt,0,,0">
            <w:txbxContent>
              <w:p w:rsidR="00074D28" w:rsidRPr="00074D28" w:rsidRDefault="00074D28" w:rsidP="00074D28">
                <w:pPr>
                  <w:spacing w:after="0"/>
                  <w:rPr>
                    <w:rFonts w:ascii="Calibri" w:hAnsi="Calibri" w:cs="Calibri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D59" w:rsidRDefault="00754D59">
      <w:r>
        <w:separator/>
      </w:r>
    </w:p>
  </w:footnote>
  <w:footnote w:type="continuationSeparator" w:id="0">
    <w:p w:rsidR="00754D59" w:rsidRDefault="00754D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1pt;height:24pt" o:bullet="t">
        <v:imagedata r:id="rId1" o:title="art2121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6302AA"/>
    <w:multiLevelType w:val="hybridMultilevel"/>
    <w:tmpl w:val="A5F2CB2E"/>
    <w:lvl w:ilvl="0" w:tplc="040C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>
    <w:nsid w:val="0409087E"/>
    <w:multiLevelType w:val="hybridMultilevel"/>
    <w:tmpl w:val="0B82F28E"/>
    <w:lvl w:ilvl="0" w:tplc="F3BE515E">
      <w:start w:val="1"/>
      <w:numFmt w:val="lowerLetter"/>
      <w:lvlText w:val="%1)"/>
      <w:lvlJc w:val="left"/>
      <w:pPr>
        <w:ind w:left="927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002810"/>
    <w:multiLevelType w:val="hybridMultilevel"/>
    <w:tmpl w:val="393622DC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222F2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1535E"/>
    <w:multiLevelType w:val="hybridMultilevel"/>
    <w:tmpl w:val="FE64DED4"/>
    <w:lvl w:ilvl="0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>
    <w:nsid w:val="17413AAB"/>
    <w:multiLevelType w:val="hybridMultilevel"/>
    <w:tmpl w:val="EB90ABEA"/>
    <w:lvl w:ilvl="0" w:tplc="B1466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3CB2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8F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9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41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66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A1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E7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3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652BA6"/>
    <w:multiLevelType w:val="hybridMultilevel"/>
    <w:tmpl w:val="72D6F6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CA2805"/>
    <w:multiLevelType w:val="hybridMultilevel"/>
    <w:tmpl w:val="E4289626"/>
    <w:lvl w:ilvl="0" w:tplc="A1A24D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2AFE7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D8F2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7AF7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58E32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96D2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A1B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D064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28F9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6E19B3"/>
    <w:multiLevelType w:val="hybridMultilevel"/>
    <w:tmpl w:val="E71E0278"/>
    <w:lvl w:ilvl="0" w:tplc="032034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9BF506E"/>
    <w:multiLevelType w:val="hybridMultilevel"/>
    <w:tmpl w:val="7F3E0392"/>
    <w:lvl w:ilvl="0" w:tplc="3C420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F6E6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5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A3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24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A0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84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49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5AB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9C0D0E"/>
    <w:multiLevelType w:val="hybridMultilevel"/>
    <w:tmpl w:val="3E20C6D4"/>
    <w:lvl w:ilvl="0" w:tplc="0C1004A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C5247"/>
    <w:multiLevelType w:val="hybridMultilevel"/>
    <w:tmpl w:val="62BE735C"/>
    <w:lvl w:ilvl="0" w:tplc="E1AC0314">
      <w:start w:val="2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E532AFF"/>
    <w:multiLevelType w:val="hybridMultilevel"/>
    <w:tmpl w:val="C642853E"/>
    <w:lvl w:ilvl="0" w:tplc="9B64C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C55D9E"/>
    <w:multiLevelType w:val="hybridMultilevel"/>
    <w:tmpl w:val="893E9A8E"/>
    <w:lvl w:ilvl="0" w:tplc="8CC6F936">
      <w:start w:val="1"/>
      <w:numFmt w:val="bullet"/>
      <w:lvlText w:val="-"/>
      <w:lvlJc w:val="left"/>
      <w:pPr>
        <w:ind w:left="1271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8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AF03F24"/>
    <w:multiLevelType w:val="hybridMultilevel"/>
    <w:tmpl w:val="F6662DA0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57020ED"/>
    <w:multiLevelType w:val="hybridMultilevel"/>
    <w:tmpl w:val="D23854C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CB0986"/>
    <w:multiLevelType w:val="hybridMultilevel"/>
    <w:tmpl w:val="FD3C9EB8"/>
    <w:lvl w:ilvl="0" w:tplc="77B24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1E72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307B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BAE0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0A6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422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ACB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D8D4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A420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112DA5"/>
    <w:multiLevelType w:val="hybridMultilevel"/>
    <w:tmpl w:val="ADBC7FE6"/>
    <w:lvl w:ilvl="0" w:tplc="1DE66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AD4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0C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0E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046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C8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00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B84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A3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>
    <w:nsid w:val="7DA73DEF"/>
    <w:multiLevelType w:val="hybridMultilevel"/>
    <w:tmpl w:val="619AED3C"/>
    <w:lvl w:ilvl="0" w:tplc="A6EC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8C2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0F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2B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66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EA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08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4D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A2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4"/>
  </w:num>
  <w:num w:numId="4">
    <w:abstractNumId w:val="18"/>
  </w:num>
  <w:num w:numId="5">
    <w:abstractNumId w:val="35"/>
  </w:num>
  <w:num w:numId="6">
    <w:abstractNumId w:val="4"/>
  </w:num>
  <w:num w:numId="7">
    <w:abstractNumId w:val="5"/>
  </w:num>
  <w:num w:numId="8">
    <w:abstractNumId w:val="33"/>
  </w:num>
  <w:num w:numId="9">
    <w:abstractNumId w:val="28"/>
  </w:num>
  <w:num w:numId="10">
    <w:abstractNumId w:val="30"/>
  </w:num>
  <w:num w:numId="11">
    <w:abstractNumId w:val="14"/>
  </w:num>
  <w:num w:numId="12">
    <w:abstractNumId w:val="21"/>
  </w:num>
  <w:num w:numId="13">
    <w:abstractNumId w:val="23"/>
  </w:num>
  <w:num w:numId="14">
    <w:abstractNumId w:val="10"/>
  </w:num>
  <w:num w:numId="15">
    <w:abstractNumId w:val="26"/>
  </w:num>
  <w:num w:numId="16">
    <w:abstractNumId w:val="16"/>
  </w:num>
  <w:num w:numId="17">
    <w:abstractNumId w:val="8"/>
  </w:num>
  <w:num w:numId="18">
    <w:abstractNumId w:val="19"/>
  </w:num>
  <w:num w:numId="19">
    <w:abstractNumId w:val="32"/>
  </w:num>
  <w:num w:numId="20">
    <w:abstractNumId w:val="20"/>
  </w:num>
  <w:num w:numId="21">
    <w:abstractNumId w:val="36"/>
  </w:num>
  <w:num w:numId="22">
    <w:abstractNumId w:val="34"/>
  </w:num>
  <w:num w:numId="23">
    <w:abstractNumId w:val="7"/>
  </w:num>
  <w:num w:numId="24">
    <w:abstractNumId w:val="3"/>
  </w:num>
  <w:num w:numId="25">
    <w:abstractNumId w:val="22"/>
  </w:num>
  <w:num w:numId="26">
    <w:abstractNumId w:val="12"/>
  </w:num>
  <w:num w:numId="27">
    <w:abstractNumId w:val="15"/>
  </w:num>
  <w:num w:numId="28">
    <w:abstractNumId w:val="29"/>
  </w:num>
  <w:num w:numId="29">
    <w:abstractNumId w:val="6"/>
  </w:num>
  <w:num w:numId="30">
    <w:abstractNumId w:val="11"/>
  </w:num>
  <w:num w:numId="31">
    <w:abstractNumId w:val="27"/>
  </w:num>
  <w:num w:numId="32">
    <w:abstractNumId w:val="13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31"/>
  </w:num>
  <w:num w:numId="36">
    <w:abstractNumId w:val="1"/>
  </w:num>
  <w:num w:numId="37">
    <w:abstractNumId w:val="9"/>
  </w:num>
  <w:num w:numId="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2">
    <w15:presenceInfo w15:providerId="None" w15:userId="LTHM2"/>
  </w15:person>
  <w15:person w15:author="intel user FRI">
    <w15:presenceInfo w15:providerId="None" w15:userId="intel user FR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a0NLU0MDe0tDC1MDIyNzJS0lEKTi0uzszPAykwqQUA3K0+/ywAAAA="/>
  </w:docVars>
  <w:rsids>
    <w:rsidRoot w:val="00F4338D"/>
    <w:rsid w:val="0000163B"/>
    <w:rsid w:val="00003B9A"/>
    <w:rsid w:val="0000446F"/>
    <w:rsid w:val="00006EF7"/>
    <w:rsid w:val="00010BAF"/>
    <w:rsid w:val="00012C35"/>
    <w:rsid w:val="000158FD"/>
    <w:rsid w:val="00015F36"/>
    <w:rsid w:val="0001611E"/>
    <w:rsid w:val="000179F4"/>
    <w:rsid w:val="000201B8"/>
    <w:rsid w:val="000205C5"/>
    <w:rsid w:val="00021E6C"/>
    <w:rsid w:val="000230E8"/>
    <w:rsid w:val="00023C1F"/>
    <w:rsid w:val="00024852"/>
    <w:rsid w:val="0003349C"/>
    <w:rsid w:val="00033E1D"/>
    <w:rsid w:val="00035372"/>
    <w:rsid w:val="000361CD"/>
    <w:rsid w:val="00037C06"/>
    <w:rsid w:val="0004225D"/>
    <w:rsid w:val="00045A4A"/>
    <w:rsid w:val="00046ED7"/>
    <w:rsid w:val="00052BF8"/>
    <w:rsid w:val="000569EA"/>
    <w:rsid w:val="00057116"/>
    <w:rsid w:val="0005753D"/>
    <w:rsid w:val="00061222"/>
    <w:rsid w:val="00061D55"/>
    <w:rsid w:val="00062CDA"/>
    <w:rsid w:val="000643FE"/>
    <w:rsid w:val="00066337"/>
    <w:rsid w:val="00066A00"/>
    <w:rsid w:val="000675C3"/>
    <w:rsid w:val="00067741"/>
    <w:rsid w:val="0006794F"/>
    <w:rsid w:val="00070E4E"/>
    <w:rsid w:val="000740FA"/>
    <w:rsid w:val="00074D28"/>
    <w:rsid w:val="00075EC0"/>
    <w:rsid w:val="0008373A"/>
    <w:rsid w:val="0008687A"/>
    <w:rsid w:val="00086FD2"/>
    <w:rsid w:val="000921F6"/>
    <w:rsid w:val="00092236"/>
    <w:rsid w:val="00094513"/>
    <w:rsid w:val="000B0519"/>
    <w:rsid w:val="000B18EB"/>
    <w:rsid w:val="000B23ED"/>
    <w:rsid w:val="000B5F8F"/>
    <w:rsid w:val="000B61FD"/>
    <w:rsid w:val="000C1686"/>
    <w:rsid w:val="000C72BD"/>
    <w:rsid w:val="000D175B"/>
    <w:rsid w:val="000D49C3"/>
    <w:rsid w:val="000D676B"/>
    <w:rsid w:val="000D70B4"/>
    <w:rsid w:val="000E2F11"/>
    <w:rsid w:val="000E4C83"/>
    <w:rsid w:val="000E55AD"/>
    <w:rsid w:val="000F0828"/>
    <w:rsid w:val="000F0F07"/>
    <w:rsid w:val="000F177C"/>
    <w:rsid w:val="000F47AE"/>
    <w:rsid w:val="000F7F7B"/>
    <w:rsid w:val="00110274"/>
    <w:rsid w:val="00111AB4"/>
    <w:rsid w:val="00113B8F"/>
    <w:rsid w:val="00116130"/>
    <w:rsid w:val="001208A6"/>
    <w:rsid w:val="00121AC1"/>
    <w:rsid w:val="00122042"/>
    <w:rsid w:val="00122A47"/>
    <w:rsid w:val="00123AA2"/>
    <w:rsid w:val="001262EE"/>
    <w:rsid w:val="001269C8"/>
    <w:rsid w:val="00126C19"/>
    <w:rsid w:val="00131156"/>
    <w:rsid w:val="001317D8"/>
    <w:rsid w:val="00136B03"/>
    <w:rsid w:val="00137827"/>
    <w:rsid w:val="001403A5"/>
    <w:rsid w:val="00143420"/>
    <w:rsid w:val="0014389C"/>
    <w:rsid w:val="0014403C"/>
    <w:rsid w:val="00146716"/>
    <w:rsid w:val="001479B0"/>
    <w:rsid w:val="00150A55"/>
    <w:rsid w:val="00153F39"/>
    <w:rsid w:val="001616AD"/>
    <w:rsid w:val="00163592"/>
    <w:rsid w:val="00165907"/>
    <w:rsid w:val="00166A86"/>
    <w:rsid w:val="00166EE3"/>
    <w:rsid w:val="001672E0"/>
    <w:rsid w:val="001679B6"/>
    <w:rsid w:val="00170BD5"/>
    <w:rsid w:val="00176DF6"/>
    <w:rsid w:val="00177667"/>
    <w:rsid w:val="00182019"/>
    <w:rsid w:val="001826E0"/>
    <w:rsid w:val="00186902"/>
    <w:rsid w:val="00190B33"/>
    <w:rsid w:val="00193F00"/>
    <w:rsid w:val="00194B4B"/>
    <w:rsid w:val="00196A5A"/>
    <w:rsid w:val="001971AF"/>
    <w:rsid w:val="001A10D5"/>
    <w:rsid w:val="001A16E7"/>
    <w:rsid w:val="001A20FF"/>
    <w:rsid w:val="001B02EF"/>
    <w:rsid w:val="001B03A9"/>
    <w:rsid w:val="001B0E53"/>
    <w:rsid w:val="001B3019"/>
    <w:rsid w:val="001B43B1"/>
    <w:rsid w:val="001B66C5"/>
    <w:rsid w:val="001B6AB5"/>
    <w:rsid w:val="001C519A"/>
    <w:rsid w:val="001C5C86"/>
    <w:rsid w:val="001C7A49"/>
    <w:rsid w:val="001D4503"/>
    <w:rsid w:val="001D504E"/>
    <w:rsid w:val="001D6E02"/>
    <w:rsid w:val="001E1BE4"/>
    <w:rsid w:val="001E1BEC"/>
    <w:rsid w:val="001E416F"/>
    <w:rsid w:val="001E4443"/>
    <w:rsid w:val="001E7BDC"/>
    <w:rsid w:val="002000C2"/>
    <w:rsid w:val="00201596"/>
    <w:rsid w:val="002026F6"/>
    <w:rsid w:val="00203418"/>
    <w:rsid w:val="00205A46"/>
    <w:rsid w:val="00206658"/>
    <w:rsid w:val="00207E9B"/>
    <w:rsid w:val="002148D7"/>
    <w:rsid w:val="00215743"/>
    <w:rsid w:val="002163ED"/>
    <w:rsid w:val="002215A6"/>
    <w:rsid w:val="00233873"/>
    <w:rsid w:val="00240081"/>
    <w:rsid w:val="002455C2"/>
    <w:rsid w:val="0024747D"/>
    <w:rsid w:val="0024786B"/>
    <w:rsid w:val="0025563E"/>
    <w:rsid w:val="00255954"/>
    <w:rsid w:val="0025677C"/>
    <w:rsid w:val="0026098B"/>
    <w:rsid w:val="002619C1"/>
    <w:rsid w:val="00262081"/>
    <w:rsid w:val="00263A22"/>
    <w:rsid w:val="0026565B"/>
    <w:rsid w:val="002670AF"/>
    <w:rsid w:val="0026712F"/>
    <w:rsid w:val="002715B0"/>
    <w:rsid w:val="00280BEE"/>
    <w:rsid w:val="00281C15"/>
    <w:rsid w:val="00285044"/>
    <w:rsid w:val="002857CE"/>
    <w:rsid w:val="00285FD9"/>
    <w:rsid w:val="00293EA3"/>
    <w:rsid w:val="002958AB"/>
    <w:rsid w:val="00297331"/>
    <w:rsid w:val="002A2B6D"/>
    <w:rsid w:val="002A5411"/>
    <w:rsid w:val="002A6E00"/>
    <w:rsid w:val="002A7D70"/>
    <w:rsid w:val="002B0EC2"/>
    <w:rsid w:val="002B0F61"/>
    <w:rsid w:val="002B29C1"/>
    <w:rsid w:val="002B4717"/>
    <w:rsid w:val="002B4C73"/>
    <w:rsid w:val="002B6C1B"/>
    <w:rsid w:val="002C2944"/>
    <w:rsid w:val="002C487A"/>
    <w:rsid w:val="002C659A"/>
    <w:rsid w:val="002C7923"/>
    <w:rsid w:val="002C7EA2"/>
    <w:rsid w:val="002D0387"/>
    <w:rsid w:val="002D1790"/>
    <w:rsid w:val="002D17A2"/>
    <w:rsid w:val="002D7893"/>
    <w:rsid w:val="002E013C"/>
    <w:rsid w:val="002E5AF2"/>
    <w:rsid w:val="002E7A9E"/>
    <w:rsid w:val="002F5B81"/>
    <w:rsid w:val="00303A9C"/>
    <w:rsid w:val="003050D1"/>
    <w:rsid w:val="00307304"/>
    <w:rsid w:val="0030767B"/>
    <w:rsid w:val="003205AD"/>
    <w:rsid w:val="00321F76"/>
    <w:rsid w:val="0032242B"/>
    <w:rsid w:val="0032442B"/>
    <w:rsid w:val="0033027F"/>
    <w:rsid w:val="003325C7"/>
    <w:rsid w:val="003327A5"/>
    <w:rsid w:val="00335FB2"/>
    <w:rsid w:val="00336AB3"/>
    <w:rsid w:val="0034047D"/>
    <w:rsid w:val="0034219F"/>
    <w:rsid w:val="003436C5"/>
    <w:rsid w:val="00344158"/>
    <w:rsid w:val="0034556A"/>
    <w:rsid w:val="00352C36"/>
    <w:rsid w:val="00353178"/>
    <w:rsid w:val="0035412D"/>
    <w:rsid w:val="003548D5"/>
    <w:rsid w:val="0035703A"/>
    <w:rsid w:val="00360E8D"/>
    <w:rsid w:val="0036102D"/>
    <w:rsid w:val="00370A01"/>
    <w:rsid w:val="003733C5"/>
    <w:rsid w:val="00373ABE"/>
    <w:rsid w:val="00374413"/>
    <w:rsid w:val="003774C0"/>
    <w:rsid w:val="0037781D"/>
    <w:rsid w:val="0038359C"/>
    <w:rsid w:val="00385041"/>
    <w:rsid w:val="00386156"/>
    <w:rsid w:val="00390A4D"/>
    <w:rsid w:val="0039235C"/>
    <w:rsid w:val="00396518"/>
    <w:rsid w:val="003A1EB0"/>
    <w:rsid w:val="003A3D0E"/>
    <w:rsid w:val="003A40E2"/>
    <w:rsid w:val="003A7ADE"/>
    <w:rsid w:val="003B3135"/>
    <w:rsid w:val="003B6DD8"/>
    <w:rsid w:val="003B7221"/>
    <w:rsid w:val="003C3BFA"/>
    <w:rsid w:val="003C6DA6"/>
    <w:rsid w:val="003D1D06"/>
    <w:rsid w:val="003D4A1B"/>
    <w:rsid w:val="003D669C"/>
    <w:rsid w:val="003E01B4"/>
    <w:rsid w:val="003E3E75"/>
    <w:rsid w:val="003E4EE6"/>
    <w:rsid w:val="003F0028"/>
    <w:rsid w:val="003F1967"/>
    <w:rsid w:val="003F268E"/>
    <w:rsid w:val="003F3471"/>
    <w:rsid w:val="003F3A13"/>
    <w:rsid w:val="003F3DDA"/>
    <w:rsid w:val="003F5E1C"/>
    <w:rsid w:val="003F7017"/>
    <w:rsid w:val="003F7B3D"/>
    <w:rsid w:val="00400FB2"/>
    <w:rsid w:val="004031D0"/>
    <w:rsid w:val="0040685D"/>
    <w:rsid w:val="0041037D"/>
    <w:rsid w:val="0041589B"/>
    <w:rsid w:val="00416D56"/>
    <w:rsid w:val="00422070"/>
    <w:rsid w:val="004230B8"/>
    <w:rsid w:val="004234A6"/>
    <w:rsid w:val="00423534"/>
    <w:rsid w:val="004316E9"/>
    <w:rsid w:val="00432939"/>
    <w:rsid w:val="00433DB3"/>
    <w:rsid w:val="0043745F"/>
    <w:rsid w:val="0044029F"/>
    <w:rsid w:val="00440661"/>
    <w:rsid w:val="00443B8A"/>
    <w:rsid w:val="00447A13"/>
    <w:rsid w:val="004510BC"/>
    <w:rsid w:val="00462049"/>
    <w:rsid w:val="00462722"/>
    <w:rsid w:val="0046323B"/>
    <w:rsid w:val="00466A78"/>
    <w:rsid w:val="00470DC2"/>
    <w:rsid w:val="00473DDB"/>
    <w:rsid w:val="004779A8"/>
    <w:rsid w:val="004819B3"/>
    <w:rsid w:val="0048267C"/>
    <w:rsid w:val="00483F52"/>
    <w:rsid w:val="00486257"/>
    <w:rsid w:val="004876B9"/>
    <w:rsid w:val="00492BE7"/>
    <w:rsid w:val="00493A79"/>
    <w:rsid w:val="004955F2"/>
    <w:rsid w:val="00495D43"/>
    <w:rsid w:val="004A0C37"/>
    <w:rsid w:val="004A5B16"/>
    <w:rsid w:val="004A6A60"/>
    <w:rsid w:val="004B2A5D"/>
    <w:rsid w:val="004B2E55"/>
    <w:rsid w:val="004B361B"/>
    <w:rsid w:val="004B3B70"/>
    <w:rsid w:val="004C36CA"/>
    <w:rsid w:val="004C7A5F"/>
    <w:rsid w:val="004D0DAD"/>
    <w:rsid w:val="004D429F"/>
    <w:rsid w:val="004E540C"/>
    <w:rsid w:val="004E6F8A"/>
    <w:rsid w:val="004F328F"/>
    <w:rsid w:val="00500C1A"/>
    <w:rsid w:val="00500E55"/>
    <w:rsid w:val="00503D50"/>
    <w:rsid w:val="00504C41"/>
    <w:rsid w:val="00511765"/>
    <w:rsid w:val="005207E7"/>
    <w:rsid w:val="005211B8"/>
    <w:rsid w:val="00521CC6"/>
    <w:rsid w:val="00527B3D"/>
    <w:rsid w:val="00533768"/>
    <w:rsid w:val="00533A51"/>
    <w:rsid w:val="00540E07"/>
    <w:rsid w:val="005410B7"/>
    <w:rsid w:val="005415C0"/>
    <w:rsid w:val="00544748"/>
    <w:rsid w:val="0054682F"/>
    <w:rsid w:val="00546ED5"/>
    <w:rsid w:val="0055280A"/>
    <w:rsid w:val="00554A1D"/>
    <w:rsid w:val="00555932"/>
    <w:rsid w:val="005573BB"/>
    <w:rsid w:val="00557B2E"/>
    <w:rsid w:val="00560A01"/>
    <w:rsid w:val="00561267"/>
    <w:rsid w:val="005620D9"/>
    <w:rsid w:val="00565615"/>
    <w:rsid w:val="00566DA0"/>
    <w:rsid w:val="0057010B"/>
    <w:rsid w:val="0057128B"/>
    <w:rsid w:val="00574EE3"/>
    <w:rsid w:val="00575014"/>
    <w:rsid w:val="005756DA"/>
    <w:rsid w:val="005757E2"/>
    <w:rsid w:val="00583421"/>
    <w:rsid w:val="005861E0"/>
    <w:rsid w:val="00586D69"/>
    <w:rsid w:val="00587D88"/>
    <w:rsid w:val="00590087"/>
    <w:rsid w:val="005902B9"/>
    <w:rsid w:val="0059263E"/>
    <w:rsid w:val="005929E1"/>
    <w:rsid w:val="00595B5F"/>
    <w:rsid w:val="005A2172"/>
    <w:rsid w:val="005A4C2D"/>
    <w:rsid w:val="005B32AC"/>
    <w:rsid w:val="005B6E35"/>
    <w:rsid w:val="005C1688"/>
    <w:rsid w:val="005C1EC9"/>
    <w:rsid w:val="005C4F58"/>
    <w:rsid w:val="005D3FEC"/>
    <w:rsid w:val="005D44BE"/>
    <w:rsid w:val="005D6D21"/>
    <w:rsid w:val="005D79F2"/>
    <w:rsid w:val="005E3087"/>
    <w:rsid w:val="005E31A1"/>
    <w:rsid w:val="00601431"/>
    <w:rsid w:val="00601606"/>
    <w:rsid w:val="00605CE7"/>
    <w:rsid w:val="00607CC1"/>
    <w:rsid w:val="00611EC4"/>
    <w:rsid w:val="006163DA"/>
    <w:rsid w:val="00620B3F"/>
    <w:rsid w:val="0062142A"/>
    <w:rsid w:val="00621E15"/>
    <w:rsid w:val="00624FCA"/>
    <w:rsid w:val="006278A6"/>
    <w:rsid w:val="00631C6F"/>
    <w:rsid w:val="00631E82"/>
    <w:rsid w:val="00631EE7"/>
    <w:rsid w:val="0063509E"/>
    <w:rsid w:val="006364A9"/>
    <w:rsid w:val="006418C6"/>
    <w:rsid w:val="00654893"/>
    <w:rsid w:val="00664D8D"/>
    <w:rsid w:val="00666312"/>
    <w:rsid w:val="00671BBB"/>
    <w:rsid w:val="00674753"/>
    <w:rsid w:val="006764E1"/>
    <w:rsid w:val="00677BC3"/>
    <w:rsid w:val="00681B2C"/>
    <w:rsid w:val="00682237"/>
    <w:rsid w:val="006947EC"/>
    <w:rsid w:val="00696553"/>
    <w:rsid w:val="006A0269"/>
    <w:rsid w:val="006A49B5"/>
    <w:rsid w:val="006B19DB"/>
    <w:rsid w:val="006B4280"/>
    <w:rsid w:val="006B5202"/>
    <w:rsid w:val="006B58BF"/>
    <w:rsid w:val="006B7104"/>
    <w:rsid w:val="006C0833"/>
    <w:rsid w:val="006C45BE"/>
    <w:rsid w:val="006D2B39"/>
    <w:rsid w:val="006D369C"/>
    <w:rsid w:val="006D7238"/>
    <w:rsid w:val="006E01D0"/>
    <w:rsid w:val="006E252F"/>
    <w:rsid w:val="006E2E70"/>
    <w:rsid w:val="006E4A08"/>
    <w:rsid w:val="0070215E"/>
    <w:rsid w:val="00707673"/>
    <w:rsid w:val="00712B14"/>
    <w:rsid w:val="00715AB9"/>
    <w:rsid w:val="007214F0"/>
    <w:rsid w:val="00725402"/>
    <w:rsid w:val="00731637"/>
    <w:rsid w:val="00733D7C"/>
    <w:rsid w:val="00743551"/>
    <w:rsid w:val="00744DED"/>
    <w:rsid w:val="00745F3D"/>
    <w:rsid w:val="00751717"/>
    <w:rsid w:val="0075252A"/>
    <w:rsid w:val="00754D59"/>
    <w:rsid w:val="007562AC"/>
    <w:rsid w:val="00763F68"/>
    <w:rsid w:val="00764B84"/>
    <w:rsid w:val="00765DA8"/>
    <w:rsid w:val="007673FD"/>
    <w:rsid w:val="00767B14"/>
    <w:rsid w:val="00770A8B"/>
    <w:rsid w:val="00774983"/>
    <w:rsid w:val="0078034D"/>
    <w:rsid w:val="00790BCC"/>
    <w:rsid w:val="007974F5"/>
    <w:rsid w:val="007A73B5"/>
    <w:rsid w:val="007A74F8"/>
    <w:rsid w:val="007B0F49"/>
    <w:rsid w:val="007B2538"/>
    <w:rsid w:val="007B3E97"/>
    <w:rsid w:val="007B67F5"/>
    <w:rsid w:val="007C1FDD"/>
    <w:rsid w:val="007C3571"/>
    <w:rsid w:val="007C7BF5"/>
    <w:rsid w:val="007C7E14"/>
    <w:rsid w:val="007D2E88"/>
    <w:rsid w:val="007E0D8E"/>
    <w:rsid w:val="007E0F46"/>
    <w:rsid w:val="007F6030"/>
    <w:rsid w:val="007F7421"/>
    <w:rsid w:val="007F7E32"/>
    <w:rsid w:val="00801025"/>
    <w:rsid w:val="00803F15"/>
    <w:rsid w:val="008115EA"/>
    <w:rsid w:val="00811EC7"/>
    <w:rsid w:val="0081567A"/>
    <w:rsid w:val="00816C9F"/>
    <w:rsid w:val="00817C15"/>
    <w:rsid w:val="00821B68"/>
    <w:rsid w:val="00821D34"/>
    <w:rsid w:val="008241AE"/>
    <w:rsid w:val="00825739"/>
    <w:rsid w:val="00826363"/>
    <w:rsid w:val="00826902"/>
    <w:rsid w:val="00827048"/>
    <w:rsid w:val="0082746B"/>
    <w:rsid w:val="00827E54"/>
    <w:rsid w:val="00831F2D"/>
    <w:rsid w:val="008360B9"/>
    <w:rsid w:val="008365D3"/>
    <w:rsid w:val="0083688A"/>
    <w:rsid w:val="00844266"/>
    <w:rsid w:val="00851710"/>
    <w:rsid w:val="008559CF"/>
    <w:rsid w:val="00864C00"/>
    <w:rsid w:val="00866399"/>
    <w:rsid w:val="00871EA4"/>
    <w:rsid w:val="008734B4"/>
    <w:rsid w:val="00873DAC"/>
    <w:rsid w:val="0088222A"/>
    <w:rsid w:val="008845C4"/>
    <w:rsid w:val="00885D0E"/>
    <w:rsid w:val="008923FD"/>
    <w:rsid w:val="00892D3E"/>
    <w:rsid w:val="008A67BF"/>
    <w:rsid w:val="008A75FE"/>
    <w:rsid w:val="008A76FD"/>
    <w:rsid w:val="008A7D53"/>
    <w:rsid w:val="008B1BDA"/>
    <w:rsid w:val="008B1C8B"/>
    <w:rsid w:val="008B2012"/>
    <w:rsid w:val="008B2D09"/>
    <w:rsid w:val="008B6F1E"/>
    <w:rsid w:val="008C13A5"/>
    <w:rsid w:val="008C537F"/>
    <w:rsid w:val="008C7EB4"/>
    <w:rsid w:val="008D05CA"/>
    <w:rsid w:val="008D09B9"/>
    <w:rsid w:val="008D1033"/>
    <w:rsid w:val="008D2D09"/>
    <w:rsid w:val="008D3B37"/>
    <w:rsid w:val="008D42AC"/>
    <w:rsid w:val="008D4335"/>
    <w:rsid w:val="008D658B"/>
    <w:rsid w:val="008D685A"/>
    <w:rsid w:val="008D6A4A"/>
    <w:rsid w:val="008D7379"/>
    <w:rsid w:val="008E2678"/>
    <w:rsid w:val="008E7EB3"/>
    <w:rsid w:val="008F0A34"/>
    <w:rsid w:val="0090430D"/>
    <w:rsid w:val="00906BC1"/>
    <w:rsid w:val="00906EC8"/>
    <w:rsid w:val="009103B3"/>
    <w:rsid w:val="0091366A"/>
    <w:rsid w:val="009179EE"/>
    <w:rsid w:val="00922849"/>
    <w:rsid w:val="00923D52"/>
    <w:rsid w:val="009330D2"/>
    <w:rsid w:val="0093559A"/>
    <w:rsid w:val="0094127C"/>
    <w:rsid w:val="00942ED9"/>
    <w:rsid w:val="009437A2"/>
    <w:rsid w:val="00944B28"/>
    <w:rsid w:val="009458FD"/>
    <w:rsid w:val="00950272"/>
    <w:rsid w:val="00966C59"/>
    <w:rsid w:val="00966D29"/>
    <w:rsid w:val="00982144"/>
    <w:rsid w:val="00985120"/>
    <w:rsid w:val="00985B73"/>
    <w:rsid w:val="0098622E"/>
    <w:rsid w:val="009870A7"/>
    <w:rsid w:val="009935DF"/>
    <w:rsid w:val="00993FF4"/>
    <w:rsid w:val="009969DB"/>
    <w:rsid w:val="009A197F"/>
    <w:rsid w:val="009A3BC4"/>
    <w:rsid w:val="009B15FF"/>
    <w:rsid w:val="009B1936"/>
    <w:rsid w:val="009B1BA2"/>
    <w:rsid w:val="009B1E64"/>
    <w:rsid w:val="009C30EB"/>
    <w:rsid w:val="009C40BD"/>
    <w:rsid w:val="009D00FF"/>
    <w:rsid w:val="009D0607"/>
    <w:rsid w:val="009D0AD1"/>
    <w:rsid w:val="009D5A9B"/>
    <w:rsid w:val="009E3FD2"/>
    <w:rsid w:val="009E4B9F"/>
    <w:rsid w:val="009E6D30"/>
    <w:rsid w:val="009F315A"/>
    <w:rsid w:val="009F4DF2"/>
    <w:rsid w:val="009F517F"/>
    <w:rsid w:val="00A10539"/>
    <w:rsid w:val="00A10B17"/>
    <w:rsid w:val="00A12BB4"/>
    <w:rsid w:val="00A1561A"/>
    <w:rsid w:val="00A15763"/>
    <w:rsid w:val="00A20A02"/>
    <w:rsid w:val="00A20C14"/>
    <w:rsid w:val="00A23D34"/>
    <w:rsid w:val="00A303D5"/>
    <w:rsid w:val="00A31A86"/>
    <w:rsid w:val="00A33069"/>
    <w:rsid w:val="00A338A3"/>
    <w:rsid w:val="00A36378"/>
    <w:rsid w:val="00A42573"/>
    <w:rsid w:val="00A52793"/>
    <w:rsid w:val="00A54036"/>
    <w:rsid w:val="00A5532C"/>
    <w:rsid w:val="00A57D52"/>
    <w:rsid w:val="00A6067D"/>
    <w:rsid w:val="00A62EA5"/>
    <w:rsid w:val="00A64FED"/>
    <w:rsid w:val="00A700F9"/>
    <w:rsid w:val="00A70B99"/>
    <w:rsid w:val="00A70E1E"/>
    <w:rsid w:val="00A72FE1"/>
    <w:rsid w:val="00A80BB2"/>
    <w:rsid w:val="00A84989"/>
    <w:rsid w:val="00A86733"/>
    <w:rsid w:val="00A936B3"/>
    <w:rsid w:val="00A93809"/>
    <w:rsid w:val="00A94323"/>
    <w:rsid w:val="00A97C79"/>
    <w:rsid w:val="00AA017C"/>
    <w:rsid w:val="00AA1088"/>
    <w:rsid w:val="00AA648F"/>
    <w:rsid w:val="00AB1BDE"/>
    <w:rsid w:val="00AB1E7A"/>
    <w:rsid w:val="00AB5929"/>
    <w:rsid w:val="00AB6631"/>
    <w:rsid w:val="00AC4C2A"/>
    <w:rsid w:val="00AC75C3"/>
    <w:rsid w:val="00AD2067"/>
    <w:rsid w:val="00AD4AA3"/>
    <w:rsid w:val="00AD50EC"/>
    <w:rsid w:val="00AD5226"/>
    <w:rsid w:val="00AD69F4"/>
    <w:rsid w:val="00AE25BF"/>
    <w:rsid w:val="00AE38F8"/>
    <w:rsid w:val="00AE4BA3"/>
    <w:rsid w:val="00AE681B"/>
    <w:rsid w:val="00AE789F"/>
    <w:rsid w:val="00AF0E1A"/>
    <w:rsid w:val="00AF1C0F"/>
    <w:rsid w:val="00B03C01"/>
    <w:rsid w:val="00B05B37"/>
    <w:rsid w:val="00B069B7"/>
    <w:rsid w:val="00B078D6"/>
    <w:rsid w:val="00B07E92"/>
    <w:rsid w:val="00B153EC"/>
    <w:rsid w:val="00B219FF"/>
    <w:rsid w:val="00B22346"/>
    <w:rsid w:val="00B2536C"/>
    <w:rsid w:val="00B3015C"/>
    <w:rsid w:val="00B420FB"/>
    <w:rsid w:val="00B4384E"/>
    <w:rsid w:val="00B549F0"/>
    <w:rsid w:val="00B54C13"/>
    <w:rsid w:val="00B54F06"/>
    <w:rsid w:val="00B57296"/>
    <w:rsid w:val="00B63407"/>
    <w:rsid w:val="00B63B01"/>
    <w:rsid w:val="00B63CBA"/>
    <w:rsid w:val="00B64199"/>
    <w:rsid w:val="00B6458C"/>
    <w:rsid w:val="00B676F5"/>
    <w:rsid w:val="00B74DB0"/>
    <w:rsid w:val="00B80269"/>
    <w:rsid w:val="00B846B3"/>
    <w:rsid w:val="00B92942"/>
    <w:rsid w:val="00B92BFB"/>
    <w:rsid w:val="00B96E29"/>
    <w:rsid w:val="00BA3307"/>
    <w:rsid w:val="00BA3A53"/>
    <w:rsid w:val="00BA4095"/>
    <w:rsid w:val="00BA5B43"/>
    <w:rsid w:val="00BB74AC"/>
    <w:rsid w:val="00BB7567"/>
    <w:rsid w:val="00BB7D89"/>
    <w:rsid w:val="00BC23AD"/>
    <w:rsid w:val="00BC3A32"/>
    <w:rsid w:val="00BC4456"/>
    <w:rsid w:val="00BC53BD"/>
    <w:rsid w:val="00BC642A"/>
    <w:rsid w:val="00BD02A1"/>
    <w:rsid w:val="00BD0FE6"/>
    <w:rsid w:val="00BD1BB7"/>
    <w:rsid w:val="00BD3A49"/>
    <w:rsid w:val="00BD3DFA"/>
    <w:rsid w:val="00BD7C59"/>
    <w:rsid w:val="00BE2F73"/>
    <w:rsid w:val="00BE5838"/>
    <w:rsid w:val="00C00558"/>
    <w:rsid w:val="00C024B7"/>
    <w:rsid w:val="00C115D5"/>
    <w:rsid w:val="00C15F4A"/>
    <w:rsid w:val="00C16A72"/>
    <w:rsid w:val="00C17DA1"/>
    <w:rsid w:val="00C205F1"/>
    <w:rsid w:val="00C2460C"/>
    <w:rsid w:val="00C26AB7"/>
    <w:rsid w:val="00C26DBE"/>
    <w:rsid w:val="00C312F6"/>
    <w:rsid w:val="00C315D5"/>
    <w:rsid w:val="00C32F06"/>
    <w:rsid w:val="00C3427F"/>
    <w:rsid w:val="00C34728"/>
    <w:rsid w:val="00C355EA"/>
    <w:rsid w:val="00C410AB"/>
    <w:rsid w:val="00C43177"/>
    <w:rsid w:val="00C43D1E"/>
    <w:rsid w:val="00C44008"/>
    <w:rsid w:val="00C475D2"/>
    <w:rsid w:val="00C50F7C"/>
    <w:rsid w:val="00C512C3"/>
    <w:rsid w:val="00C5327D"/>
    <w:rsid w:val="00C537D7"/>
    <w:rsid w:val="00C57C50"/>
    <w:rsid w:val="00C66362"/>
    <w:rsid w:val="00C715CA"/>
    <w:rsid w:val="00C72C9F"/>
    <w:rsid w:val="00C76031"/>
    <w:rsid w:val="00C77D20"/>
    <w:rsid w:val="00C77EB6"/>
    <w:rsid w:val="00C83377"/>
    <w:rsid w:val="00C85D6D"/>
    <w:rsid w:val="00C86899"/>
    <w:rsid w:val="00C8751D"/>
    <w:rsid w:val="00C94E7D"/>
    <w:rsid w:val="00C95C2D"/>
    <w:rsid w:val="00C966E5"/>
    <w:rsid w:val="00CA666D"/>
    <w:rsid w:val="00CA66DF"/>
    <w:rsid w:val="00CA6EEB"/>
    <w:rsid w:val="00CB075C"/>
    <w:rsid w:val="00CB58D2"/>
    <w:rsid w:val="00CB5A8B"/>
    <w:rsid w:val="00CB7CCE"/>
    <w:rsid w:val="00CC242A"/>
    <w:rsid w:val="00CC278C"/>
    <w:rsid w:val="00CC7B83"/>
    <w:rsid w:val="00CC7D33"/>
    <w:rsid w:val="00CD2ECC"/>
    <w:rsid w:val="00CE742C"/>
    <w:rsid w:val="00CE7626"/>
    <w:rsid w:val="00CF11A8"/>
    <w:rsid w:val="00CF2FDE"/>
    <w:rsid w:val="00CF3CAF"/>
    <w:rsid w:val="00CF48E6"/>
    <w:rsid w:val="00CF5D0D"/>
    <w:rsid w:val="00CF7F65"/>
    <w:rsid w:val="00D0159F"/>
    <w:rsid w:val="00D015CA"/>
    <w:rsid w:val="00D01CAF"/>
    <w:rsid w:val="00D033B9"/>
    <w:rsid w:val="00D07048"/>
    <w:rsid w:val="00D10C88"/>
    <w:rsid w:val="00D11C3F"/>
    <w:rsid w:val="00D16682"/>
    <w:rsid w:val="00D212A9"/>
    <w:rsid w:val="00D228ED"/>
    <w:rsid w:val="00D25174"/>
    <w:rsid w:val="00D348FA"/>
    <w:rsid w:val="00D35639"/>
    <w:rsid w:val="00D463A9"/>
    <w:rsid w:val="00D52939"/>
    <w:rsid w:val="00D53891"/>
    <w:rsid w:val="00D558C3"/>
    <w:rsid w:val="00D5779A"/>
    <w:rsid w:val="00D618D6"/>
    <w:rsid w:val="00D6575F"/>
    <w:rsid w:val="00D66F73"/>
    <w:rsid w:val="00D67BA4"/>
    <w:rsid w:val="00D7012A"/>
    <w:rsid w:val="00D71F40"/>
    <w:rsid w:val="00D73A18"/>
    <w:rsid w:val="00D747B1"/>
    <w:rsid w:val="00D76E9B"/>
    <w:rsid w:val="00D77416"/>
    <w:rsid w:val="00D837C9"/>
    <w:rsid w:val="00D848A0"/>
    <w:rsid w:val="00D84B6E"/>
    <w:rsid w:val="00D855BC"/>
    <w:rsid w:val="00D856E1"/>
    <w:rsid w:val="00D86723"/>
    <w:rsid w:val="00D867C6"/>
    <w:rsid w:val="00D97D4D"/>
    <w:rsid w:val="00DA3CE1"/>
    <w:rsid w:val="00DA74F3"/>
    <w:rsid w:val="00DB159E"/>
    <w:rsid w:val="00DC0E4C"/>
    <w:rsid w:val="00DC593E"/>
    <w:rsid w:val="00DC64B4"/>
    <w:rsid w:val="00DC6549"/>
    <w:rsid w:val="00DC6D1A"/>
    <w:rsid w:val="00DD0347"/>
    <w:rsid w:val="00DD233C"/>
    <w:rsid w:val="00DD2CD4"/>
    <w:rsid w:val="00DD3306"/>
    <w:rsid w:val="00DD58B7"/>
    <w:rsid w:val="00DD79CB"/>
    <w:rsid w:val="00DE1453"/>
    <w:rsid w:val="00DE3E8D"/>
    <w:rsid w:val="00DE4406"/>
    <w:rsid w:val="00DE59BF"/>
    <w:rsid w:val="00DF32E1"/>
    <w:rsid w:val="00DF5A02"/>
    <w:rsid w:val="00DF7DA8"/>
    <w:rsid w:val="00E01144"/>
    <w:rsid w:val="00E02F87"/>
    <w:rsid w:val="00E03265"/>
    <w:rsid w:val="00E033E0"/>
    <w:rsid w:val="00E10855"/>
    <w:rsid w:val="00E11900"/>
    <w:rsid w:val="00E12CDF"/>
    <w:rsid w:val="00E1340F"/>
    <w:rsid w:val="00E13CB2"/>
    <w:rsid w:val="00E21278"/>
    <w:rsid w:val="00E24E8F"/>
    <w:rsid w:val="00E24F16"/>
    <w:rsid w:val="00E34A92"/>
    <w:rsid w:val="00E35433"/>
    <w:rsid w:val="00E356BA"/>
    <w:rsid w:val="00E41A0E"/>
    <w:rsid w:val="00E437EF"/>
    <w:rsid w:val="00E51761"/>
    <w:rsid w:val="00E525C1"/>
    <w:rsid w:val="00E52814"/>
    <w:rsid w:val="00E54D4F"/>
    <w:rsid w:val="00E60964"/>
    <w:rsid w:val="00E60DA8"/>
    <w:rsid w:val="00E6395D"/>
    <w:rsid w:val="00E6524D"/>
    <w:rsid w:val="00E70FF6"/>
    <w:rsid w:val="00E7411B"/>
    <w:rsid w:val="00E8203F"/>
    <w:rsid w:val="00E8279B"/>
    <w:rsid w:val="00E827AE"/>
    <w:rsid w:val="00E83F79"/>
    <w:rsid w:val="00E86347"/>
    <w:rsid w:val="00E87A88"/>
    <w:rsid w:val="00E908B4"/>
    <w:rsid w:val="00E90B85"/>
    <w:rsid w:val="00E90E91"/>
    <w:rsid w:val="00E95849"/>
    <w:rsid w:val="00E97211"/>
    <w:rsid w:val="00EA14E1"/>
    <w:rsid w:val="00EA2048"/>
    <w:rsid w:val="00EA5FC8"/>
    <w:rsid w:val="00EA68F5"/>
    <w:rsid w:val="00EB7E2E"/>
    <w:rsid w:val="00EC11B0"/>
    <w:rsid w:val="00EC58AB"/>
    <w:rsid w:val="00EC5916"/>
    <w:rsid w:val="00EC714B"/>
    <w:rsid w:val="00ED52AE"/>
    <w:rsid w:val="00ED7A5B"/>
    <w:rsid w:val="00EE0A79"/>
    <w:rsid w:val="00EE6076"/>
    <w:rsid w:val="00EE7390"/>
    <w:rsid w:val="00EF7F28"/>
    <w:rsid w:val="00F00743"/>
    <w:rsid w:val="00F02E77"/>
    <w:rsid w:val="00F056ED"/>
    <w:rsid w:val="00F071A7"/>
    <w:rsid w:val="00F07C13"/>
    <w:rsid w:val="00F1183F"/>
    <w:rsid w:val="00F13C69"/>
    <w:rsid w:val="00F17FD0"/>
    <w:rsid w:val="00F20AE4"/>
    <w:rsid w:val="00F20F22"/>
    <w:rsid w:val="00F2207B"/>
    <w:rsid w:val="00F22C74"/>
    <w:rsid w:val="00F26179"/>
    <w:rsid w:val="00F266DB"/>
    <w:rsid w:val="00F30769"/>
    <w:rsid w:val="00F41A27"/>
    <w:rsid w:val="00F4338D"/>
    <w:rsid w:val="00F440D3"/>
    <w:rsid w:val="00F44AC1"/>
    <w:rsid w:val="00F55B7B"/>
    <w:rsid w:val="00F55D5C"/>
    <w:rsid w:val="00F57282"/>
    <w:rsid w:val="00F6105C"/>
    <w:rsid w:val="00F61632"/>
    <w:rsid w:val="00F61777"/>
    <w:rsid w:val="00F62D51"/>
    <w:rsid w:val="00F65725"/>
    <w:rsid w:val="00F6577C"/>
    <w:rsid w:val="00F676BC"/>
    <w:rsid w:val="00F701ED"/>
    <w:rsid w:val="00F70399"/>
    <w:rsid w:val="00F72A28"/>
    <w:rsid w:val="00F740F6"/>
    <w:rsid w:val="00F75732"/>
    <w:rsid w:val="00F7633B"/>
    <w:rsid w:val="00F76422"/>
    <w:rsid w:val="00F8032E"/>
    <w:rsid w:val="00F82441"/>
    <w:rsid w:val="00F82F52"/>
    <w:rsid w:val="00F921F1"/>
    <w:rsid w:val="00F93E6C"/>
    <w:rsid w:val="00F9662C"/>
    <w:rsid w:val="00F96F0D"/>
    <w:rsid w:val="00FA2C76"/>
    <w:rsid w:val="00FB17FF"/>
    <w:rsid w:val="00FB1CF3"/>
    <w:rsid w:val="00FB2488"/>
    <w:rsid w:val="00FB3B2C"/>
    <w:rsid w:val="00FB4B21"/>
    <w:rsid w:val="00FB5B88"/>
    <w:rsid w:val="00FB79B6"/>
    <w:rsid w:val="00FC0804"/>
    <w:rsid w:val="00FC3B6D"/>
    <w:rsid w:val="00FC54AD"/>
    <w:rsid w:val="00FC7D0A"/>
    <w:rsid w:val="00FD31DD"/>
    <w:rsid w:val="00FD3A4E"/>
    <w:rsid w:val="00FE5B2F"/>
    <w:rsid w:val="00FE73B9"/>
    <w:rsid w:val="00FF4082"/>
    <w:rsid w:val="00FF4F98"/>
    <w:rsid w:val="00FF52A0"/>
    <w:rsid w:val="00FF6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23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23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23A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23AD"/>
    <w:pPr>
      <w:outlineLvl w:val="5"/>
    </w:pPr>
  </w:style>
  <w:style w:type="paragraph" w:styleId="7">
    <w:name w:val="heading 7"/>
    <w:basedOn w:val="H6"/>
    <w:next w:val="a"/>
    <w:qFormat/>
    <w:rsid w:val="00BC23AD"/>
    <w:pPr>
      <w:outlineLvl w:val="6"/>
    </w:pPr>
  </w:style>
  <w:style w:type="paragraph" w:styleId="8">
    <w:name w:val="heading 8"/>
    <w:basedOn w:val="1"/>
    <w:next w:val="a"/>
    <w:qFormat/>
    <w:rsid w:val="00BC23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23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C23A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B1BA2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9B1B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B1B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a"/>
    <w:rsid w:val="009B1BA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23AD"/>
    <w:pPr>
      <w:spacing w:before="180"/>
      <w:ind w:left="2693" w:hanging="2693"/>
    </w:pPr>
    <w:rPr>
      <w:b/>
    </w:rPr>
  </w:style>
  <w:style w:type="paragraph" w:styleId="10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C23AD"/>
    <w:pPr>
      <w:ind w:left="1701" w:hanging="1701"/>
    </w:pPr>
  </w:style>
  <w:style w:type="paragraph" w:styleId="40">
    <w:name w:val="toc 4"/>
    <w:basedOn w:val="30"/>
    <w:semiHidden/>
    <w:rsid w:val="00BC23AD"/>
    <w:pPr>
      <w:ind w:left="1418" w:hanging="1418"/>
    </w:pPr>
  </w:style>
  <w:style w:type="paragraph" w:styleId="30">
    <w:name w:val="toc 3"/>
    <w:basedOn w:val="21"/>
    <w:semiHidden/>
    <w:rsid w:val="00BC23AD"/>
    <w:pPr>
      <w:ind w:left="1134" w:hanging="1134"/>
    </w:pPr>
  </w:style>
  <w:style w:type="paragraph" w:styleId="21">
    <w:name w:val="toc 2"/>
    <w:basedOn w:val="10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23AD"/>
    <w:pPr>
      <w:ind w:left="284"/>
    </w:pPr>
  </w:style>
  <w:style w:type="paragraph" w:styleId="11">
    <w:name w:val="index 1"/>
    <w:basedOn w:val="a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C23AD"/>
    <w:pPr>
      <w:outlineLvl w:val="9"/>
    </w:pPr>
  </w:style>
  <w:style w:type="paragraph" w:styleId="23">
    <w:name w:val="List Number 2"/>
    <w:basedOn w:val="ac"/>
    <w:rsid w:val="00BC23AD"/>
    <w:pPr>
      <w:ind w:left="851"/>
    </w:pPr>
  </w:style>
  <w:style w:type="character" w:styleId="ad">
    <w:name w:val="footnote reference"/>
    <w:semiHidden/>
    <w:rsid w:val="00BC23AD"/>
    <w:rPr>
      <w:b/>
      <w:position w:val="6"/>
      <w:sz w:val="16"/>
    </w:rPr>
  </w:style>
  <w:style w:type="paragraph" w:styleId="ae">
    <w:name w:val="footnote text"/>
    <w:basedOn w:val="a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C23AD"/>
    <w:pPr>
      <w:keepLines/>
      <w:ind w:left="1135" w:hanging="851"/>
    </w:pPr>
  </w:style>
  <w:style w:type="paragraph" w:styleId="90">
    <w:name w:val="toc 9"/>
    <w:basedOn w:val="80"/>
    <w:semiHidden/>
    <w:rsid w:val="00BC23AD"/>
    <w:pPr>
      <w:ind w:left="1418" w:hanging="1418"/>
    </w:pPr>
  </w:style>
  <w:style w:type="paragraph" w:customStyle="1" w:styleId="EX">
    <w:name w:val="EX"/>
    <w:basedOn w:val="a"/>
    <w:rsid w:val="00BC23AD"/>
    <w:pPr>
      <w:keepLines/>
      <w:ind w:left="1702" w:hanging="1418"/>
    </w:pPr>
  </w:style>
  <w:style w:type="paragraph" w:customStyle="1" w:styleId="FP">
    <w:name w:val="FP"/>
    <w:basedOn w:val="a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60">
    <w:name w:val="toc 6"/>
    <w:basedOn w:val="50"/>
    <w:next w:val="a"/>
    <w:semiHidden/>
    <w:rsid w:val="00BC23AD"/>
    <w:pPr>
      <w:ind w:left="1985" w:hanging="1985"/>
    </w:pPr>
  </w:style>
  <w:style w:type="paragraph" w:styleId="70">
    <w:name w:val="toc 7"/>
    <w:basedOn w:val="60"/>
    <w:next w:val="a"/>
    <w:semiHidden/>
    <w:rsid w:val="00BC23AD"/>
    <w:pPr>
      <w:ind w:left="2268" w:hanging="2268"/>
    </w:pPr>
  </w:style>
  <w:style w:type="paragraph" w:styleId="24">
    <w:name w:val="List Bullet 2"/>
    <w:basedOn w:val="af"/>
    <w:rsid w:val="00BC23AD"/>
    <w:pPr>
      <w:ind w:left="851"/>
    </w:pPr>
  </w:style>
  <w:style w:type="paragraph" w:styleId="31">
    <w:name w:val="List Bullet 3"/>
    <w:basedOn w:val="24"/>
    <w:rsid w:val="00BC23AD"/>
    <w:pPr>
      <w:ind w:left="1135"/>
    </w:pPr>
  </w:style>
  <w:style w:type="paragraph" w:styleId="ac">
    <w:name w:val="List Number"/>
    <w:basedOn w:val="af0"/>
    <w:rsid w:val="00BC23AD"/>
  </w:style>
  <w:style w:type="paragraph" w:customStyle="1" w:styleId="EQ">
    <w:name w:val="EQ"/>
    <w:basedOn w:val="a"/>
    <w:next w:val="a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C2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5"/>
    <w:next w:val="a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25">
    <w:name w:val="List 2"/>
    <w:basedOn w:val="af0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C23AD"/>
    <w:pPr>
      <w:ind w:left="1135"/>
    </w:pPr>
  </w:style>
  <w:style w:type="paragraph" w:styleId="41">
    <w:name w:val="List 4"/>
    <w:basedOn w:val="32"/>
    <w:rsid w:val="00BC23AD"/>
    <w:pPr>
      <w:ind w:left="1418"/>
    </w:pPr>
  </w:style>
  <w:style w:type="paragraph" w:styleId="51">
    <w:name w:val="List 5"/>
    <w:basedOn w:val="41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af0">
    <w:name w:val="List"/>
    <w:basedOn w:val="a"/>
    <w:rsid w:val="00BC23AD"/>
    <w:pPr>
      <w:ind w:left="568" w:hanging="284"/>
    </w:pPr>
  </w:style>
  <w:style w:type="paragraph" w:styleId="af">
    <w:name w:val="List Bullet"/>
    <w:basedOn w:val="af0"/>
    <w:rsid w:val="00BC23AD"/>
  </w:style>
  <w:style w:type="paragraph" w:styleId="42">
    <w:name w:val="List Bullet 4"/>
    <w:basedOn w:val="31"/>
    <w:rsid w:val="00BC23AD"/>
    <w:pPr>
      <w:ind w:left="1418"/>
    </w:pPr>
  </w:style>
  <w:style w:type="paragraph" w:styleId="52">
    <w:name w:val="List Bullet 5"/>
    <w:basedOn w:val="42"/>
    <w:rsid w:val="00BC23AD"/>
    <w:pPr>
      <w:ind w:left="1702"/>
    </w:pPr>
  </w:style>
  <w:style w:type="paragraph" w:customStyle="1" w:styleId="B1">
    <w:name w:val="B1"/>
    <w:basedOn w:val="af0"/>
    <w:link w:val="B1Char"/>
    <w:qFormat/>
    <w:rsid w:val="00BC23AD"/>
  </w:style>
  <w:style w:type="paragraph" w:customStyle="1" w:styleId="B2">
    <w:name w:val="B2"/>
    <w:basedOn w:val="25"/>
    <w:link w:val="B2Char"/>
    <w:rsid w:val="00BC23AD"/>
  </w:style>
  <w:style w:type="paragraph" w:customStyle="1" w:styleId="B3">
    <w:name w:val="B3"/>
    <w:basedOn w:val="32"/>
    <w:rsid w:val="00BC23AD"/>
  </w:style>
  <w:style w:type="paragraph" w:customStyle="1" w:styleId="B4">
    <w:name w:val="B4"/>
    <w:basedOn w:val="41"/>
    <w:rsid w:val="00BC23AD"/>
  </w:style>
  <w:style w:type="paragraph" w:customStyle="1" w:styleId="B5">
    <w:name w:val="B5"/>
    <w:basedOn w:val="51"/>
    <w:rsid w:val="00BC23AD"/>
  </w:style>
  <w:style w:type="paragraph" w:styleId="af1">
    <w:name w:val="footer"/>
    <w:basedOn w:val="a4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a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a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f4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paragraph" w:styleId="af5">
    <w:name w:val="Document Map"/>
    <w:basedOn w:val="a"/>
    <w:link w:val="Char0"/>
    <w:rsid w:val="0014403C"/>
    <w:rPr>
      <w:rFonts w:ascii="SimSun"/>
      <w:sz w:val="18"/>
      <w:szCs w:val="18"/>
    </w:rPr>
  </w:style>
  <w:style w:type="character" w:customStyle="1" w:styleId="Char0">
    <w:name w:val="文档结构图 Char"/>
    <w:basedOn w:val="a0"/>
    <w:link w:val="af5"/>
    <w:rsid w:val="0014403C"/>
    <w:rPr>
      <w:rFonts w:ascii="SimSun"/>
      <w:color w:val="000000"/>
      <w:sz w:val="18"/>
      <w:szCs w:val="18"/>
      <w:lang w:val="en-GB" w:eastAsia="ja-JP"/>
    </w:rPr>
  </w:style>
  <w:style w:type="paragraph" w:styleId="af6">
    <w:name w:val="List Paragraph"/>
    <w:basedOn w:val="a"/>
    <w:uiPriority w:val="34"/>
    <w:qFormat/>
    <w:rsid w:val="008D42A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51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0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2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32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77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6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5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41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05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6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2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2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85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761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492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124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9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4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0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1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3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229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6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C920E3CDF296A4DA164753BD618D2DC" ma:contentTypeVersion="13" ma:contentTypeDescription="새 문서를 만듭니다." ma:contentTypeScope="" ma:versionID="850a6ebb6d3044ef823554953787fa10">
  <xsd:schema xmlns:xsd="http://www.w3.org/2001/XMLSchema" xmlns:xs="http://www.w3.org/2001/XMLSchema" xmlns:p="http://schemas.microsoft.com/office/2006/metadata/properties" xmlns:ns3="b4a7f3fc-5aa6-4018-ab60-3986696db710" xmlns:ns4="7d811750-b901-4ce5-8da3-c96508c38a4a" targetNamespace="http://schemas.microsoft.com/office/2006/metadata/properties" ma:root="true" ma:fieldsID="6ed7dcb0789df73540717b4a39c186f7" ns3:_="" ns4:_="">
    <xsd:import namespace="b4a7f3fc-5aa6-4018-ab60-3986696db710"/>
    <xsd:import namespace="7d811750-b901-4ce5-8da3-c96508c38a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7f3fc-5aa6-4018-ab60-3986696db7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11750-b901-4ce5-8da3-c96508c38a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힌트 해시 공유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955F9-C6DC-4795-B8D2-9354BB2B07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13CEEA-3472-432F-B8E0-78BA1DC94A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9ACB89-31A9-408D-9253-EB8ECBC96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7f3fc-5aa6-4018-ab60-3986696db710"/>
    <ds:schemaRef ds:uri="7d811750-b901-4ce5-8da3-c96508c38a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C3ABF0-36F3-4E99-84CE-AD196B50A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/>
  <LinksUpToDate>false</LinksUpToDate>
  <CharactersWithSpaces>5740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cmcc</cp:lastModifiedBy>
  <cp:revision>2</cp:revision>
  <cp:lastPrinted>2000-02-29T03:31:00Z</cp:lastPrinted>
  <dcterms:created xsi:type="dcterms:W3CDTF">2021-08-30T02:28:00Z</dcterms:created>
  <dcterms:modified xsi:type="dcterms:W3CDTF">2021-08-30T02:28:00Z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(3)/VOFnXZDX5Rszn3JMb0EWC23c3VbwnvjzO0vtVpDpeE8CKTI+aJnjMueGxY+uJ+pttrAP2Wo
BQ1Wkgqs3YJBG5BD++MLY18iQkneOAFMF3S22a48M1j7wcR/u5CB8MT1dcEsRx2/SroONoCl
C62ov6cmmTKvNTxzIobAuPvlpucDeFuoE+mje06tSQcIQRTN4qr+meEZ13X/SB8USNvwvoFJ
vJCjmYk9Hvub2HLaM9</vt:lpwstr>
  </property>
  <property fmtid="{D5CDD505-2E9C-101B-9397-08002B2CF9AE}" pid="5" name="_2015_ms_pID_7253431">
    <vt:lpwstr>2Wpru37XMq38eXzg0NZC0kYKMzxlQoX69O6SUsvtz76HcK4091WyX0
/EH1YLVWeperrE2+tvECbN4D+TniftQMDvTG8tIHfqDzSJdvDjXL/hUyV8r+40Gdkk6yCY4/
yfbEF0xMmOixlgfVzxW8TqlFjt+WcdnXM1QdKOEFKvCPeFDxVRUgRHhjKN+OhJb5KyprfgXd
Q8TV6+1MmVFQTXSrj1B1P6PCf6Ac/vAhIIL9</vt:lpwstr>
  </property>
  <property fmtid="{D5CDD505-2E9C-101B-9397-08002B2CF9AE}" pid="6" name="_2015_ms_pID_7253432">
    <vt:lpwstr>zw==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0359f705-2ba0-454b-9cfc-6ce5bcaac040_Enabled">
    <vt:lpwstr>True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Owner">
    <vt:lpwstr>susana.sabater@vodafone.com</vt:lpwstr>
  </property>
  <property fmtid="{D5CDD505-2E9C-101B-9397-08002B2CF9AE}" pid="16" name="MSIP_Label_0359f705-2ba0-454b-9cfc-6ce5bcaac040_SetDate">
    <vt:lpwstr>2019-03-01T16:05:53.0078219Z</vt:lpwstr>
  </property>
  <property fmtid="{D5CDD505-2E9C-101B-9397-08002B2CF9AE}" pid="17" name="MSIP_Label_0359f705-2ba0-454b-9cfc-6ce5bcaac040_Name">
    <vt:lpwstr>C2 General</vt:lpwstr>
  </property>
  <property fmtid="{D5CDD505-2E9C-101B-9397-08002B2CF9AE}" pid="18" name="MSIP_Label_0359f705-2ba0-454b-9cfc-6ce5bcaac040_Application">
    <vt:lpwstr>Microsoft Azure Information Protection</vt:lpwstr>
  </property>
  <property fmtid="{D5CDD505-2E9C-101B-9397-08002B2CF9AE}" pid="19" name="MSIP_Label_0359f705-2ba0-454b-9cfc-6ce5bcaac040_Extended_MSFT_Method">
    <vt:lpwstr>Automatic</vt:lpwstr>
  </property>
  <property fmtid="{D5CDD505-2E9C-101B-9397-08002B2CF9AE}" pid="20" name="Sensitivity">
    <vt:lpwstr>C2 General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1551835733</vt:lpwstr>
  </property>
  <property fmtid="{D5CDD505-2E9C-101B-9397-08002B2CF9AE}" pid="25" name="ContentTypeId">
    <vt:lpwstr>0x0101004C920E3CDF296A4DA164753BD618D2DC</vt:lpwstr>
  </property>
</Properties>
</file>